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B1EDD" w14:textId="77777777" w:rsidR="002C23FA" w:rsidRDefault="002C23FA" w:rsidP="002C23FA">
      <w:pPr>
        <w:pStyle w:val="Heading1"/>
      </w:pPr>
      <w:r>
        <w:t>READING</w:t>
      </w:r>
    </w:p>
    <w:p w14:paraId="0DAC0265" w14:textId="0777B716" w:rsidR="002C23FA" w:rsidRDefault="002C23FA" w:rsidP="002C23FA">
      <w:pPr>
        <w:pStyle w:val="readingtext"/>
      </w:pPr>
      <w:r>
        <w:t>Posted by Jenny – Saturday, January</w:t>
      </w:r>
      <w:r w:rsidR="008E7E68">
        <w:t xml:space="preserve"> 21st</w:t>
      </w:r>
    </w:p>
    <w:p w14:paraId="1AE484B5" w14:textId="036178ED" w:rsidR="002C23FA" w:rsidRDefault="002C23FA" w:rsidP="002C23FA">
      <w:pPr>
        <w:pStyle w:val="readingtext"/>
      </w:pPr>
      <w:r>
        <w:t xml:space="preserve">Hi, everyone. Today is my grandfather Robert’s 80th birthday! I’m here at my </w:t>
      </w:r>
      <w:r w:rsidR="008E7E68">
        <w:t xml:space="preserve">Uncle </w:t>
      </w:r>
      <w:r>
        <w:t xml:space="preserve">Paul’s house </w:t>
      </w:r>
      <w:proofErr w:type="gramStart"/>
      <w:r>
        <w:t>at the moment</w:t>
      </w:r>
      <w:proofErr w:type="gramEnd"/>
      <w:r>
        <w:t xml:space="preserve"> with </w:t>
      </w:r>
      <w:r w:rsidR="008E7E68">
        <w:t xml:space="preserve">a lot </w:t>
      </w:r>
      <w:r>
        <w:t xml:space="preserve">of people from my family. I’m just </w:t>
      </w:r>
      <w:r w:rsidR="00D76609">
        <w:t xml:space="preserve">taking </w:t>
      </w:r>
      <w:r>
        <w:t xml:space="preserve">a 10-minute </w:t>
      </w:r>
      <w:r w:rsidR="008E7E68">
        <w:t xml:space="preserve">break </w:t>
      </w:r>
      <w:r>
        <w:t>from the party right now, so I can share the experience with you all!</w:t>
      </w:r>
    </w:p>
    <w:p w14:paraId="4BC3C714" w14:textId="4D68DCFC" w:rsidR="002C23FA" w:rsidRDefault="002C23FA" w:rsidP="002C23FA">
      <w:pPr>
        <w:pStyle w:val="readingtext"/>
      </w:pPr>
      <w:r>
        <w:t xml:space="preserve">My grandfather wasn’t expecting a big party. He doesn’t think birthdays are </w:t>
      </w:r>
      <w:r w:rsidR="008E7E68">
        <w:t xml:space="preserve">very </w:t>
      </w:r>
      <w:r>
        <w:t>important. But 80 is a big year! So, he was at home at 3 p</w:t>
      </w:r>
      <w:r w:rsidR="008E7E68">
        <w:t>.</w:t>
      </w:r>
      <w:r>
        <w:t>m</w:t>
      </w:r>
      <w:r w:rsidR="008E7E68">
        <w:t>.</w:t>
      </w:r>
      <w:r>
        <w:t xml:space="preserve"> this afternoon, and he was really surprised to see us all arrive! We were a bit </w:t>
      </w:r>
      <w:proofErr w:type="gramStart"/>
      <w:r>
        <w:t>worried, because</w:t>
      </w:r>
      <w:proofErr w:type="gramEnd"/>
      <w:r>
        <w:t xml:space="preserve"> he doesn’t usually like celebrating his birthday. But now we’re happy that he’s enjoying it!</w:t>
      </w:r>
    </w:p>
    <w:p w14:paraId="30B9345E" w14:textId="31D01E11" w:rsidR="002C23FA" w:rsidRDefault="008E7E68" w:rsidP="002C23FA">
      <w:pPr>
        <w:pStyle w:val="readingtext"/>
      </w:pPr>
      <w:r>
        <w:t>I have</w:t>
      </w:r>
      <w:r w:rsidR="002C23FA">
        <w:t xml:space="preserve"> a large family. Linda – she’s my father’s sister – has four children, and they are all here. Stef is my </w:t>
      </w:r>
      <w:proofErr w:type="spellStart"/>
      <w:r w:rsidR="002C23FA">
        <w:t>favorite</w:t>
      </w:r>
      <w:proofErr w:type="spellEnd"/>
      <w:r w:rsidR="002C23FA">
        <w:t xml:space="preserve">. She’s always </w:t>
      </w:r>
      <w:proofErr w:type="gramStart"/>
      <w:r w:rsidR="002C23FA">
        <w:t>really nice</w:t>
      </w:r>
      <w:proofErr w:type="gramEnd"/>
      <w:r w:rsidR="002C23FA">
        <w:t xml:space="preserve"> to me. </w:t>
      </w:r>
    </w:p>
    <w:p w14:paraId="4C1AB56B" w14:textId="77777777" w:rsidR="002C23FA" w:rsidRDefault="002C23FA" w:rsidP="002C23FA">
      <w:pPr>
        <w:pStyle w:val="readingtext"/>
      </w:pPr>
      <w:r>
        <w:t xml:space="preserve">My mother’s brother, Mark, is here, too. His jokes are </w:t>
      </w:r>
      <w:proofErr w:type="gramStart"/>
      <w:r>
        <w:t>really bad</w:t>
      </w:r>
      <w:proofErr w:type="gramEnd"/>
      <w:r>
        <w:t>, but I like him.</w:t>
      </w:r>
    </w:p>
    <w:p w14:paraId="37AE9759" w14:textId="5DA4A3A2" w:rsidR="002C23FA" w:rsidRDefault="002C23FA" w:rsidP="002C23FA">
      <w:pPr>
        <w:pStyle w:val="readingtext"/>
      </w:pPr>
      <w:r>
        <w:t>My brother John and his wife are here, but she</w:t>
      </w:r>
      <w:r w:rsidR="008E7E68">
        <w:t xml:space="preserve"> isn’t </w:t>
      </w:r>
      <w:r>
        <w:t xml:space="preserve">very happy today. I think it’s because they were an hour late to the party. John is always late for things. Her name’s Suzanne. And her sister Jo is also here. She’s great. </w:t>
      </w:r>
    </w:p>
    <w:p w14:paraId="3FF10421" w14:textId="20253868" w:rsidR="002C23FA" w:rsidRDefault="002C23FA" w:rsidP="002C23FA">
      <w:pPr>
        <w:pStyle w:val="readingtext"/>
        <w:sectPr w:rsidR="002C23FA" w:rsidSect="002C23FA">
          <w:headerReference w:type="default" r:id="rId10"/>
          <w:footerReference w:type="default" r:id="rId11"/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  <w:r>
        <w:t>Oh, look! Mary is here now! She’s my grandfather’s sister. She’s 89 years old. Her 90th birthday is in April. Maybe Mary wants a party, too! OK, back to the party. We</w:t>
      </w:r>
      <w:r w:rsidR="008E7E68">
        <w:t xml:space="preserve"> have </w:t>
      </w:r>
      <w:r>
        <w:t xml:space="preserve">a big cake for my grandfather – with 80 candles on it – and he doesn’t know about it! </w:t>
      </w:r>
      <w:r w:rsidR="001E3A7B">
        <w:br/>
      </w:r>
      <w:r>
        <w:t>I’ll post some photos soon!</w:t>
      </w:r>
    </w:p>
    <w:p w14:paraId="1C3834D1" w14:textId="77777777" w:rsidR="002C23FA" w:rsidRDefault="002C23FA" w:rsidP="002C23FA">
      <w:pPr>
        <w:pStyle w:val="questions"/>
      </w:pPr>
    </w:p>
    <w:p w14:paraId="334EECB3" w14:textId="77777777" w:rsidR="002C23FA" w:rsidRDefault="002C23FA" w:rsidP="002C23FA">
      <w:pPr>
        <w:pStyle w:val="Rubric"/>
      </w:pPr>
      <w:r>
        <w:t>1</w:t>
      </w:r>
      <w:r>
        <w:tab/>
        <w:t>Read the blog post. Choose the correct person.</w:t>
      </w:r>
    </w:p>
    <w:p w14:paraId="75DB6066" w14:textId="77777777" w:rsidR="002C23FA" w:rsidRDefault="002C23FA" w:rsidP="002C23FA">
      <w:pPr>
        <w:pStyle w:val="questions"/>
        <w:spacing w:line="276" w:lineRule="auto"/>
      </w:pPr>
      <w:r>
        <w:t>0</w:t>
      </w:r>
      <w:r>
        <w:tab/>
      </w:r>
      <w:r w:rsidRPr="00B94658">
        <w:rPr>
          <w:i/>
          <w:u w:val="single"/>
        </w:rPr>
        <w:t>Jenny</w:t>
      </w:r>
      <w:r>
        <w:t xml:space="preserve"> / Robert is the writer of the blog post.</w:t>
      </w:r>
    </w:p>
    <w:p w14:paraId="7C0E0CEE" w14:textId="77777777" w:rsidR="002C23FA" w:rsidRDefault="002C23FA" w:rsidP="002C23FA">
      <w:pPr>
        <w:pStyle w:val="questions"/>
        <w:spacing w:line="276" w:lineRule="auto"/>
      </w:pPr>
      <w:r>
        <w:t>1</w:t>
      </w:r>
      <w:r>
        <w:tab/>
        <w:t>Robert / Paul is Jenny’s grandfather.</w:t>
      </w:r>
    </w:p>
    <w:p w14:paraId="42130B9C" w14:textId="77777777" w:rsidR="002C23FA" w:rsidRDefault="002C23FA" w:rsidP="002C23FA">
      <w:pPr>
        <w:pStyle w:val="questions"/>
        <w:spacing w:line="276" w:lineRule="auto"/>
      </w:pPr>
      <w:r>
        <w:t>2</w:t>
      </w:r>
      <w:r>
        <w:tab/>
        <w:t>Stef / Linda is Jenny’s aunt.</w:t>
      </w:r>
    </w:p>
    <w:p w14:paraId="6FB130F7" w14:textId="77777777" w:rsidR="002C23FA" w:rsidRDefault="002C23FA" w:rsidP="002C23FA">
      <w:pPr>
        <w:pStyle w:val="questions"/>
        <w:spacing w:line="276" w:lineRule="auto"/>
      </w:pPr>
      <w:r>
        <w:t>3</w:t>
      </w:r>
      <w:r>
        <w:tab/>
        <w:t>Stef / Mark is Jenny’s cousin.</w:t>
      </w:r>
    </w:p>
    <w:p w14:paraId="7BB07700" w14:textId="77777777" w:rsidR="002C23FA" w:rsidRDefault="002C23FA" w:rsidP="002C23FA">
      <w:pPr>
        <w:pStyle w:val="questions"/>
        <w:spacing w:line="276" w:lineRule="auto"/>
      </w:pPr>
      <w:r>
        <w:t>4</w:t>
      </w:r>
      <w:r>
        <w:tab/>
        <w:t>Mark / John is Jenny’s uncle.</w:t>
      </w:r>
    </w:p>
    <w:p w14:paraId="3BD24432" w14:textId="77777777" w:rsidR="002C23FA" w:rsidRDefault="002C23FA" w:rsidP="002C23FA">
      <w:pPr>
        <w:pStyle w:val="questions"/>
        <w:spacing w:line="276" w:lineRule="auto"/>
      </w:pPr>
      <w:r>
        <w:t>5</w:t>
      </w:r>
      <w:r>
        <w:tab/>
        <w:t>Suzanne / Jo is John’s wife.</w:t>
      </w:r>
    </w:p>
    <w:p w14:paraId="0C8EFC1F" w14:textId="77777777" w:rsidR="002C23FA" w:rsidRDefault="002C23FA" w:rsidP="002C23FA">
      <w:pPr>
        <w:pStyle w:val="questions"/>
        <w:spacing w:line="276" w:lineRule="auto"/>
      </w:pPr>
      <w:r>
        <w:t>6</w:t>
      </w:r>
      <w:r>
        <w:tab/>
        <w:t>Mary / Jo is Suzanne’s sister.</w:t>
      </w:r>
    </w:p>
    <w:p w14:paraId="646AEF73" w14:textId="77777777" w:rsidR="002C23FA" w:rsidRDefault="002C23FA" w:rsidP="002C23FA">
      <w:pPr>
        <w:pStyle w:val="questions"/>
        <w:spacing w:line="276" w:lineRule="auto"/>
      </w:pPr>
      <w:r>
        <w:t>7</w:t>
      </w:r>
      <w:r>
        <w:tab/>
        <w:t>Mary is Robert’s / John’s sister.</w:t>
      </w:r>
    </w:p>
    <w:tbl>
      <w:tblPr>
        <w:tblStyle w:val="TableGrid"/>
        <w:tblpPr w:leftFromText="180" w:rightFromText="180" w:vertAnchor="text" w:horzAnchor="page" w:tblpX="4850" w:tblpY="13"/>
        <w:tblW w:w="0" w:type="auto"/>
        <w:tblLook w:val="04A0" w:firstRow="1" w:lastRow="0" w:firstColumn="1" w:lastColumn="0" w:noHBand="0" w:noVBand="1"/>
      </w:tblPr>
      <w:tblGrid>
        <w:gridCol w:w="425"/>
        <w:gridCol w:w="439"/>
      </w:tblGrid>
      <w:tr w:rsidR="002C23FA" w14:paraId="0A5F284A" w14:textId="77777777" w:rsidTr="00CA36BE">
        <w:trPr>
          <w:trHeight w:val="390"/>
        </w:trPr>
        <w:tc>
          <w:tcPr>
            <w:tcW w:w="425" w:type="dxa"/>
          </w:tcPr>
          <w:p w14:paraId="757105D6" w14:textId="77777777" w:rsidR="002C23FA" w:rsidRDefault="002C23FA" w:rsidP="00CA36BE">
            <w:pPr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0BF9D4A3" w14:textId="77777777" w:rsidR="002C23FA" w:rsidRPr="007C34DC" w:rsidRDefault="002C23FA" w:rsidP="00CA36BE">
            <w:pPr>
              <w:ind w:left="0" w:firstLine="0"/>
              <w:rPr>
                <w:b/>
              </w:rPr>
            </w:pPr>
            <w:r>
              <w:rPr>
                <w:b/>
                <w:color w:val="FFFFFF" w:themeColor="background1"/>
              </w:rPr>
              <w:t>7</w:t>
            </w:r>
          </w:p>
        </w:tc>
      </w:tr>
    </w:tbl>
    <w:p w14:paraId="7F9965C3" w14:textId="77777777" w:rsidR="002C23FA" w:rsidRDefault="002C23FA" w:rsidP="002C23FA">
      <w:pPr>
        <w:pStyle w:val="questions"/>
      </w:pPr>
    </w:p>
    <w:p w14:paraId="3AE1E399" w14:textId="77777777" w:rsidR="002C23FA" w:rsidRDefault="002C23FA" w:rsidP="002C23FA">
      <w:pPr>
        <w:pStyle w:val="questions"/>
      </w:pPr>
      <w:r>
        <w:br w:type="column"/>
      </w:r>
    </w:p>
    <w:p w14:paraId="06E544DE" w14:textId="77777777" w:rsidR="002C23FA" w:rsidRDefault="002C23FA" w:rsidP="002C23FA">
      <w:pPr>
        <w:pStyle w:val="Rubric"/>
      </w:pPr>
      <w:r>
        <w:t>2</w:t>
      </w:r>
      <w:r>
        <w:tab/>
        <w:t>Read the blog post again. For each question, choose the correct answer (A or B).</w:t>
      </w:r>
    </w:p>
    <w:p w14:paraId="248FBBC9" w14:textId="77777777" w:rsidR="002C23FA" w:rsidRDefault="002C23FA" w:rsidP="002C23FA">
      <w:pPr>
        <w:pStyle w:val="questions"/>
        <w:tabs>
          <w:tab w:val="left" w:pos="2977"/>
          <w:tab w:val="left" w:pos="3402"/>
        </w:tabs>
      </w:pPr>
      <w:r>
        <w:t>0</w:t>
      </w:r>
      <w:r>
        <w:tab/>
        <w:t>Where is the party?</w:t>
      </w:r>
    </w:p>
    <w:p w14:paraId="3923DE45" w14:textId="77777777" w:rsidR="002C23FA" w:rsidRDefault="002C23FA" w:rsidP="002C23FA">
      <w:pPr>
        <w:pStyle w:val="questions"/>
        <w:tabs>
          <w:tab w:val="left" w:pos="3119"/>
          <w:tab w:val="left" w:pos="3402"/>
        </w:tabs>
        <w:spacing w:after="180"/>
      </w:pPr>
      <w:r>
        <w:tab/>
      </w:r>
      <w:proofErr w:type="gramStart"/>
      <w:r>
        <w:t xml:space="preserve">A  </w:t>
      </w:r>
      <w:r w:rsidRPr="00B94658">
        <w:rPr>
          <w:i/>
          <w:u w:val="single"/>
        </w:rPr>
        <w:t>at</w:t>
      </w:r>
      <w:proofErr w:type="gramEnd"/>
      <w:r w:rsidRPr="00B94658">
        <w:rPr>
          <w:i/>
          <w:u w:val="single"/>
        </w:rPr>
        <w:t xml:space="preserve"> her uncle’s house</w:t>
      </w:r>
      <w:r>
        <w:t xml:space="preserve"> </w:t>
      </w:r>
      <w:r>
        <w:tab/>
        <w:t>B</w:t>
      </w:r>
      <w:r>
        <w:tab/>
        <w:t xml:space="preserve">at her grandfather’s </w:t>
      </w:r>
      <w:r>
        <w:tab/>
      </w:r>
      <w:r>
        <w:tab/>
        <w:t xml:space="preserve">house </w:t>
      </w:r>
    </w:p>
    <w:p w14:paraId="3012C526" w14:textId="77777777" w:rsidR="002C23FA" w:rsidRDefault="002C23FA" w:rsidP="002C23FA">
      <w:pPr>
        <w:pStyle w:val="questions"/>
        <w:tabs>
          <w:tab w:val="left" w:pos="2977"/>
          <w:tab w:val="left" w:pos="3402"/>
        </w:tabs>
      </w:pPr>
      <w:r>
        <w:t>1</w:t>
      </w:r>
      <w:r>
        <w:tab/>
        <w:t>Whose birthday is it today?</w:t>
      </w:r>
    </w:p>
    <w:p w14:paraId="5B22129A" w14:textId="77777777" w:rsidR="002C23FA" w:rsidRDefault="002C23FA" w:rsidP="002C23FA">
      <w:pPr>
        <w:pStyle w:val="questions"/>
        <w:tabs>
          <w:tab w:val="left" w:pos="3119"/>
          <w:tab w:val="left" w:pos="3402"/>
        </w:tabs>
        <w:spacing w:after="180"/>
      </w:pPr>
      <w:r>
        <w:tab/>
      </w:r>
      <w:proofErr w:type="gramStart"/>
      <w:r>
        <w:t>A  her</w:t>
      </w:r>
      <w:proofErr w:type="gramEnd"/>
      <w:r>
        <w:t xml:space="preserve"> grandfather’s</w:t>
      </w:r>
      <w:r>
        <w:tab/>
        <w:t>B  her uncle’s</w:t>
      </w:r>
    </w:p>
    <w:p w14:paraId="453088F1" w14:textId="77777777" w:rsidR="002C23FA" w:rsidRDefault="002C23FA" w:rsidP="002C23FA">
      <w:pPr>
        <w:pStyle w:val="questions"/>
        <w:tabs>
          <w:tab w:val="left" w:pos="3119"/>
          <w:tab w:val="left" w:pos="3402"/>
        </w:tabs>
      </w:pPr>
      <w:r>
        <w:t>2</w:t>
      </w:r>
      <w:r>
        <w:tab/>
        <w:t>Does Robert like having parties every year?</w:t>
      </w:r>
    </w:p>
    <w:p w14:paraId="72026E13" w14:textId="77777777" w:rsidR="002C23FA" w:rsidRDefault="002C23FA" w:rsidP="002C23FA">
      <w:pPr>
        <w:pStyle w:val="questions"/>
        <w:tabs>
          <w:tab w:val="left" w:pos="3119"/>
          <w:tab w:val="left" w:pos="3402"/>
        </w:tabs>
        <w:spacing w:after="180"/>
      </w:pPr>
      <w:r>
        <w:tab/>
      </w:r>
      <w:proofErr w:type="gramStart"/>
      <w:r>
        <w:t>A  Yes</w:t>
      </w:r>
      <w:proofErr w:type="gramEnd"/>
      <w:r>
        <w:t>, he does.</w:t>
      </w:r>
      <w:r>
        <w:tab/>
      </w:r>
      <w:proofErr w:type="gramStart"/>
      <w:r>
        <w:t>B  No</w:t>
      </w:r>
      <w:proofErr w:type="gramEnd"/>
      <w:r>
        <w:t>, he doesn’t.</w:t>
      </w:r>
    </w:p>
    <w:p w14:paraId="6245B7A6" w14:textId="77777777" w:rsidR="002C23FA" w:rsidRDefault="002C23FA" w:rsidP="002C23FA">
      <w:pPr>
        <w:pStyle w:val="questions"/>
        <w:tabs>
          <w:tab w:val="left" w:pos="3119"/>
          <w:tab w:val="left" w:pos="3402"/>
        </w:tabs>
      </w:pPr>
      <w:r>
        <w:t>3</w:t>
      </w:r>
      <w:r>
        <w:tab/>
        <w:t>Does Robert like the party now?</w:t>
      </w:r>
    </w:p>
    <w:p w14:paraId="27A3591C" w14:textId="77777777" w:rsidR="002C23FA" w:rsidRDefault="002C23FA" w:rsidP="002C23FA">
      <w:pPr>
        <w:pStyle w:val="questions"/>
        <w:tabs>
          <w:tab w:val="left" w:pos="3119"/>
          <w:tab w:val="left" w:pos="3402"/>
        </w:tabs>
        <w:spacing w:after="180"/>
      </w:pPr>
      <w:r>
        <w:tab/>
      </w:r>
      <w:proofErr w:type="gramStart"/>
      <w:r>
        <w:t>A  Yes</w:t>
      </w:r>
      <w:proofErr w:type="gramEnd"/>
      <w:r>
        <w:t>, he does.</w:t>
      </w:r>
      <w:r>
        <w:tab/>
      </w:r>
      <w:proofErr w:type="gramStart"/>
      <w:r>
        <w:t>B  No</w:t>
      </w:r>
      <w:proofErr w:type="gramEnd"/>
      <w:r>
        <w:t>, he doesn’t.</w:t>
      </w:r>
    </w:p>
    <w:p w14:paraId="409E600A" w14:textId="77777777" w:rsidR="002C23FA" w:rsidRDefault="002C23FA" w:rsidP="002C23FA">
      <w:pPr>
        <w:pStyle w:val="questions"/>
        <w:tabs>
          <w:tab w:val="left" w:pos="3119"/>
          <w:tab w:val="left" w:pos="3402"/>
        </w:tabs>
      </w:pPr>
      <w:r>
        <w:t>4</w:t>
      </w:r>
      <w:r>
        <w:tab/>
        <w:t>Jenny has four</w:t>
      </w:r>
    </w:p>
    <w:p w14:paraId="16D72372" w14:textId="77777777" w:rsidR="002C23FA" w:rsidRDefault="002C23FA" w:rsidP="002C23FA">
      <w:pPr>
        <w:pStyle w:val="questions"/>
        <w:tabs>
          <w:tab w:val="left" w:pos="3119"/>
          <w:tab w:val="left" w:pos="3402"/>
        </w:tabs>
        <w:spacing w:after="180"/>
      </w:pPr>
      <w:r>
        <w:tab/>
      </w:r>
      <w:proofErr w:type="gramStart"/>
      <w:r>
        <w:t>A  brothers</w:t>
      </w:r>
      <w:proofErr w:type="gramEnd"/>
      <w:r>
        <w:t>.</w:t>
      </w:r>
      <w:r>
        <w:tab/>
      </w:r>
      <w:proofErr w:type="gramStart"/>
      <w:r>
        <w:t>B  cousins</w:t>
      </w:r>
      <w:proofErr w:type="gramEnd"/>
      <w:r>
        <w:t>.</w:t>
      </w:r>
    </w:p>
    <w:p w14:paraId="56778EA6" w14:textId="77777777" w:rsidR="002C23FA" w:rsidRDefault="002C23FA" w:rsidP="002C23FA">
      <w:pPr>
        <w:pStyle w:val="questions"/>
        <w:tabs>
          <w:tab w:val="left" w:pos="3119"/>
          <w:tab w:val="left" w:pos="3402"/>
        </w:tabs>
      </w:pPr>
      <w:r>
        <w:t>5</w:t>
      </w:r>
      <w:r>
        <w:tab/>
        <w:t>Whose jokes are not funny?</w:t>
      </w:r>
    </w:p>
    <w:p w14:paraId="43A86606" w14:textId="77777777" w:rsidR="002C23FA" w:rsidRDefault="002C23FA" w:rsidP="002C23FA">
      <w:pPr>
        <w:pStyle w:val="questions"/>
        <w:tabs>
          <w:tab w:val="left" w:pos="3119"/>
          <w:tab w:val="left" w:pos="3402"/>
        </w:tabs>
        <w:spacing w:after="180"/>
      </w:pPr>
      <w:r>
        <w:tab/>
      </w:r>
      <w:proofErr w:type="gramStart"/>
      <w:r>
        <w:t>A  Jenny’s</w:t>
      </w:r>
      <w:proofErr w:type="gramEnd"/>
      <w:r>
        <w:t xml:space="preserve"> father’s</w:t>
      </w:r>
      <w:r>
        <w:tab/>
        <w:t>B  Jenny’s uncle’s</w:t>
      </w:r>
    </w:p>
    <w:p w14:paraId="2E5EC75A" w14:textId="77777777" w:rsidR="002C23FA" w:rsidRDefault="002C23FA" w:rsidP="002C23FA">
      <w:pPr>
        <w:pStyle w:val="questions"/>
        <w:tabs>
          <w:tab w:val="left" w:pos="3119"/>
          <w:tab w:val="left" w:pos="3402"/>
        </w:tabs>
      </w:pPr>
      <w:r>
        <w:t>6</w:t>
      </w:r>
      <w:r>
        <w:tab/>
        <w:t>Who is upset about something?</w:t>
      </w:r>
    </w:p>
    <w:p w14:paraId="05129301" w14:textId="77777777" w:rsidR="002C23FA" w:rsidRDefault="002C23FA" w:rsidP="002C23FA">
      <w:pPr>
        <w:pStyle w:val="questions"/>
        <w:tabs>
          <w:tab w:val="left" w:pos="3119"/>
          <w:tab w:val="left" w:pos="3402"/>
        </w:tabs>
        <w:spacing w:after="180"/>
      </w:pPr>
      <w:r>
        <w:tab/>
      </w:r>
      <w:proofErr w:type="gramStart"/>
      <w:r>
        <w:t>A  Suzanne</w:t>
      </w:r>
      <w:proofErr w:type="gramEnd"/>
      <w:r>
        <w:tab/>
        <w:t>B  Mark</w:t>
      </w:r>
    </w:p>
    <w:p w14:paraId="349E2F88" w14:textId="77777777" w:rsidR="002C23FA" w:rsidRDefault="002C23FA" w:rsidP="002C23FA">
      <w:pPr>
        <w:pStyle w:val="questions"/>
        <w:tabs>
          <w:tab w:val="left" w:pos="3119"/>
          <w:tab w:val="left" w:pos="3402"/>
        </w:tabs>
      </w:pPr>
      <w:r>
        <w:t>7</w:t>
      </w:r>
      <w:r>
        <w:tab/>
        <w:t>How old was Mary in April?</w:t>
      </w:r>
    </w:p>
    <w:p w14:paraId="339247A7" w14:textId="77777777" w:rsidR="002C23FA" w:rsidRDefault="002C23FA" w:rsidP="002C23FA">
      <w:pPr>
        <w:pStyle w:val="questions"/>
        <w:tabs>
          <w:tab w:val="left" w:pos="3119"/>
          <w:tab w:val="left" w:pos="3402"/>
        </w:tabs>
        <w:spacing w:after="180"/>
      </w:pPr>
      <w:r>
        <w:tab/>
      </w:r>
      <w:proofErr w:type="gramStart"/>
      <w:r>
        <w:t>A  She</w:t>
      </w:r>
      <w:proofErr w:type="gramEnd"/>
      <w:r>
        <w:t xml:space="preserve"> was 89.</w:t>
      </w:r>
      <w:r>
        <w:tab/>
      </w:r>
      <w:proofErr w:type="gramStart"/>
      <w:r>
        <w:t>B  She</w:t>
      </w:r>
      <w:proofErr w:type="gramEnd"/>
      <w:r>
        <w:t xml:space="preserve"> was 90.</w:t>
      </w:r>
    </w:p>
    <w:p w14:paraId="0DD3A3F1" w14:textId="77777777" w:rsidR="002C23FA" w:rsidRDefault="002C23FA" w:rsidP="002C23FA">
      <w:pPr>
        <w:pStyle w:val="questions"/>
        <w:tabs>
          <w:tab w:val="left" w:pos="3119"/>
          <w:tab w:val="left" w:pos="3402"/>
        </w:tabs>
      </w:pPr>
      <w:r>
        <w:t>8</w:t>
      </w:r>
      <w:r>
        <w:tab/>
        <w:t>What is the next surprise for Robert?</w:t>
      </w:r>
    </w:p>
    <w:p w14:paraId="0B4518F7" w14:textId="77777777" w:rsidR="002C23FA" w:rsidRDefault="002C23FA" w:rsidP="002C23FA">
      <w:pPr>
        <w:pStyle w:val="questions"/>
        <w:tabs>
          <w:tab w:val="left" w:pos="3119"/>
          <w:tab w:val="left" w:pos="3402"/>
        </w:tabs>
      </w:pPr>
      <w:r>
        <w:tab/>
      </w:r>
      <w:proofErr w:type="gramStart"/>
      <w:r>
        <w:t>A  some</w:t>
      </w:r>
      <w:proofErr w:type="gramEnd"/>
      <w:r>
        <w:t xml:space="preserve"> interesting photos</w:t>
      </w:r>
      <w:r>
        <w:tab/>
      </w:r>
      <w:proofErr w:type="spellStart"/>
      <w:r>
        <w:t>B</w:t>
      </w:r>
      <w:proofErr w:type="spellEnd"/>
      <w:r>
        <w:t xml:space="preserve">  a cake</w:t>
      </w:r>
    </w:p>
    <w:tbl>
      <w:tblPr>
        <w:tblStyle w:val="TableGrid"/>
        <w:tblpPr w:leftFromText="180" w:rightFromText="180" w:vertAnchor="text" w:horzAnchor="margin" w:tblpXSpec="right" w:tblpY="-60"/>
        <w:tblW w:w="0" w:type="auto"/>
        <w:tblLook w:val="04A0" w:firstRow="1" w:lastRow="0" w:firstColumn="1" w:lastColumn="0" w:noHBand="0" w:noVBand="1"/>
      </w:tblPr>
      <w:tblGrid>
        <w:gridCol w:w="425"/>
        <w:gridCol w:w="439"/>
      </w:tblGrid>
      <w:tr w:rsidR="002C23FA" w14:paraId="57EFA9A3" w14:textId="77777777" w:rsidTr="002C23FA">
        <w:trPr>
          <w:trHeight w:val="390"/>
        </w:trPr>
        <w:tc>
          <w:tcPr>
            <w:tcW w:w="425" w:type="dxa"/>
          </w:tcPr>
          <w:p w14:paraId="74DB68FC" w14:textId="77777777" w:rsidR="002C23FA" w:rsidRDefault="002C23FA" w:rsidP="002C23FA">
            <w:pPr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205780A9" w14:textId="77777777" w:rsidR="002C23FA" w:rsidRPr="007C34DC" w:rsidRDefault="00B94658" w:rsidP="00B94658">
            <w:pPr>
              <w:ind w:left="0" w:firstLine="0"/>
              <w:jc w:val="center"/>
              <w:rPr>
                <w:b/>
              </w:rPr>
            </w:pPr>
            <w:r>
              <w:rPr>
                <w:b/>
                <w:color w:val="FFFFFF" w:themeColor="background1"/>
              </w:rPr>
              <w:t>8</w:t>
            </w:r>
          </w:p>
        </w:tc>
      </w:tr>
    </w:tbl>
    <w:p w14:paraId="1279023C" w14:textId="77777777" w:rsidR="002C23FA" w:rsidRDefault="002C23FA" w:rsidP="002C23FA">
      <w:pPr>
        <w:pStyle w:val="questions"/>
      </w:pPr>
      <w:r>
        <w:br w:type="page"/>
      </w:r>
    </w:p>
    <w:p w14:paraId="4757740A" w14:textId="77777777" w:rsidR="002C23FA" w:rsidRDefault="002C23FA" w:rsidP="002C23FA">
      <w:pPr>
        <w:pStyle w:val="questions"/>
        <w:sectPr w:rsidR="002C23FA" w:rsidSect="002C23FA">
          <w:type w:val="continuous"/>
          <w:pgSz w:w="11906" w:h="16838"/>
          <w:pgMar w:top="2410" w:right="707" w:bottom="709" w:left="567" w:header="0" w:footer="708" w:gutter="0"/>
          <w:cols w:num="2" w:space="144"/>
          <w:docGrid w:linePitch="360"/>
        </w:sectPr>
      </w:pPr>
    </w:p>
    <w:p w14:paraId="010B7EF9" w14:textId="77777777" w:rsidR="002C23FA" w:rsidRDefault="002C23FA" w:rsidP="002C23FA">
      <w:pPr>
        <w:pStyle w:val="Heading1"/>
      </w:pPr>
      <w:r>
        <w:lastRenderedPageBreak/>
        <w:t>LISTENING</w:t>
      </w:r>
    </w:p>
    <w:p w14:paraId="3112DA0B" w14:textId="42BC532F" w:rsidR="002C23FA" w:rsidRDefault="002C23FA" w:rsidP="002C23FA">
      <w:pPr>
        <w:pStyle w:val="Rubric"/>
      </w:pPr>
      <w:r>
        <w:t>3</w:t>
      </w:r>
      <w:r>
        <w:tab/>
      </w:r>
      <w:r w:rsidR="00B94658" w:rsidRPr="007B723F">
        <w:rPr>
          <w:b w:val="0"/>
          <w:bCs w:val="0"/>
          <w:noProof/>
          <w:lang w:eastAsia="en-GB"/>
        </w:rPr>
        <w:drawing>
          <wp:inline distT="0" distB="0" distL="0" distR="0" wp14:anchorId="1110EBB3" wp14:editId="512EF84F">
            <wp:extent cx="171450" cy="107654"/>
            <wp:effectExtent l="0" t="0" r="0" b="698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 xml:space="preserve">Listen to Ben talking to his </w:t>
      </w:r>
      <w:r w:rsidR="00C7498F">
        <w:t>mom</w:t>
      </w:r>
      <w:r>
        <w:t xml:space="preserve">. For each question, choose the correct answer (A or B). </w:t>
      </w:r>
    </w:p>
    <w:p w14:paraId="3B43ABB1" w14:textId="3E88E2A8" w:rsidR="002C23FA" w:rsidRPr="002C23FA" w:rsidRDefault="002C23FA" w:rsidP="002C23FA">
      <w:pPr>
        <w:pStyle w:val="questions"/>
      </w:pPr>
      <w:r w:rsidRPr="002C23FA">
        <w:t>1</w:t>
      </w:r>
      <w:r w:rsidRPr="002C23FA">
        <w:tab/>
      </w:r>
      <w:proofErr w:type="spellStart"/>
      <w:r w:rsidRPr="002C23FA">
        <w:t>He/She</w:t>
      </w:r>
      <w:proofErr w:type="spellEnd"/>
      <w:r w:rsidRPr="002C23FA">
        <w:t xml:space="preserve"> asks</w:t>
      </w:r>
      <w:r w:rsidR="008E7E68">
        <w:t>, “</w:t>
      </w:r>
      <w:r w:rsidRPr="002C23FA">
        <w:t>Are you OK?</w:t>
      </w:r>
      <w:r w:rsidR="008E7E68">
        <w:t>”</w:t>
      </w:r>
    </w:p>
    <w:p w14:paraId="2E1E8686" w14:textId="246C2F7C" w:rsidR="002C23FA" w:rsidRPr="002C23FA" w:rsidRDefault="002C23FA" w:rsidP="002C23FA">
      <w:pPr>
        <w:pStyle w:val="questions"/>
        <w:tabs>
          <w:tab w:val="left" w:pos="2835"/>
        </w:tabs>
        <w:ind w:firstLine="0"/>
      </w:pPr>
      <w:proofErr w:type="gramStart"/>
      <w:r>
        <w:t>A  Ben’s</w:t>
      </w:r>
      <w:proofErr w:type="gramEnd"/>
      <w:r>
        <w:t xml:space="preserve"> </w:t>
      </w:r>
      <w:r w:rsidR="008E7E68">
        <w:t>mom</w:t>
      </w:r>
      <w:r>
        <w:tab/>
      </w:r>
      <w:r w:rsidRPr="002C23FA">
        <w:t xml:space="preserve">B  </w:t>
      </w:r>
      <w:r w:rsidRPr="00B94658">
        <w:rPr>
          <w:i/>
          <w:u w:val="single"/>
        </w:rPr>
        <w:t xml:space="preserve">Ben </w:t>
      </w:r>
      <w:r w:rsidRPr="002C23FA">
        <w:t xml:space="preserve"> </w:t>
      </w:r>
    </w:p>
    <w:p w14:paraId="641B7CF9" w14:textId="65666377" w:rsidR="002C23FA" w:rsidRPr="002C23FA" w:rsidRDefault="002C23FA" w:rsidP="002C23FA">
      <w:pPr>
        <w:pStyle w:val="questions"/>
      </w:pPr>
      <w:r w:rsidRPr="002C23FA">
        <w:t>2</w:t>
      </w:r>
      <w:r w:rsidRPr="002C23FA">
        <w:tab/>
      </w:r>
      <w:proofErr w:type="spellStart"/>
      <w:r w:rsidRPr="002C23FA">
        <w:t>He/She</w:t>
      </w:r>
      <w:proofErr w:type="spellEnd"/>
      <w:r w:rsidRPr="002C23FA">
        <w:t xml:space="preserve"> has a drink.</w:t>
      </w:r>
    </w:p>
    <w:p w14:paraId="0D964270" w14:textId="2402A7A5" w:rsidR="002C23FA" w:rsidRPr="002C23FA" w:rsidRDefault="002C23FA" w:rsidP="002C23FA">
      <w:pPr>
        <w:pStyle w:val="questions"/>
        <w:tabs>
          <w:tab w:val="left" w:pos="2835"/>
        </w:tabs>
        <w:ind w:firstLine="0"/>
      </w:pPr>
      <w:proofErr w:type="gramStart"/>
      <w:r w:rsidRPr="002C23FA">
        <w:t>A  Ben’s</w:t>
      </w:r>
      <w:proofErr w:type="gramEnd"/>
      <w:r w:rsidRPr="002C23FA">
        <w:t xml:space="preserve"> </w:t>
      </w:r>
      <w:r w:rsidR="008E7E68" w:rsidRPr="002C23FA">
        <w:t>m</w:t>
      </w:r>
      <w:r w:rsidR="008E7E68">
        <w:t>o</w:t>
      </w:r>
      <w:r w:rsidR="008E7E68" w:rsidRPr="002C23FA">
        <w:t>m</w:t>
      </w:r>
      <w:r w:rsidRPr="002C23FA">
        <w:tab/>
        <w:t>B  Ben</w:t>
      </w:r>
    </w:p>
    <w:p w14:paraId="587F7E54" w14:textId="77777777" w:rsidR="002C23FA" w:rsidRPr="002C23FA" w:rsidRDefault="002C23FA" w:rsidP="002C23FA">
      <w:pPr>
        <w:pStyle w:val="questions"/>
        <w:tabs>
          <w:tab w:val="left" w:pos="2835"/>
        </w:tabs>
      </w:pPr>
      <w:r w:rsidRPr="002C23FA">
        <w:t>3</w:t>
      </w:r>
      <w:r w:rsidRPr="002C23FA">
        <w:tab/>
      </w:r>
      <w:proofErr w:type="spellStart"/>
      <w:r w:rsidRPr="002C23FA">
        <w:t>He/She</w:t>
      </w:r>
      <w:proofErr w:type="spellEnd"/>
      <w:r w:rsidRPr="002C23FA">
        <w:t xml:space="preserve"> isn’t usually so nice.</w:t>
      </w:r>
    </w:p>
    <w:p w14:paraId="2E1E4CD6" w14:textId="14E62F7F" w:rsidR="002C23FA" w:rsidRPr="002C23FA" w:rsidRDefault="002C23FA" w:rsidP="002C23FA">
      <w:pPr>
        <w:pStyle w:val="questions"/>
        <w:tabs>
          <w:tab w:val="left" w:pos="2835"/>
        </w:tabs>
        <w:ind w:firstLine="0"/>
      </w:pPr>
      <w:proofErr w:type="gramStart"/>
      <w:r w:rsidRPr="002C23FA">
        <w:t>A  Ben’s</w:t>
      </w:r>
      <w:proofErr w:type="gramEnd"/>
      <w:r w:rsidRPr="002C23FA">
        <w:t xml:space="preserve"> </w:t>
      </w:r>
      <w:r w:rsidR="008E7E68" w:rsidRPr="002C23FA">
        <w:t>m</w:t>
      </w:r>
      <w:r w:rsidR="008E7E68">
        <w:t>o</w:t>
      </w:r>
      <w:r w:rsidR="008E7E68" w:rsidRPr="002C23FA">
        <w:t>m</w:t>
      </w:r>
      <w:r w:rsidRPr="002C23FA">
        <w:tab/>
        <w:t>B  Ben</w:t>
      </w:r>
    </w:p>
    <w:p w14:paraId="5B766BEE" w14:textId="77777777" w:rsidR="002C23FA" w:rsidRPr="002C23FA" w:rsidRDefault="002C23FA" w:rsidP="002C23FA">
      <w:pPr>
        <w:pStyle w:val="questions"/>
        <w:tabs>
          <w:tab w:val="left" w:pos="2835"/>
        </w:tabs>
      </w:pPr>
      <w:r w:rsidRPr="002C23FA">
        <w:t>4</w:t>
      </w:r>
      <w:r w:rsidRPr="002C23FA">
        <w:tab/>
      </w:r>
      <w:proofErr w:type="spellStart"/>
      <w:r w:rsidRPr="002C23FA">
        <w:t>He/She</w:t>
      </w:r>
      <w:proofErr w:type="spellEnd"/>
      <w:r w:rsidRPr="002C23FA">
        <w:t xml:space="preserve"> wants to go out on Saturday.</w:t>
      </w:r>
    </w:p>
    <w:p w14:paraId="69178085" w14:textId="5DB8EAB6" w:rsidR="002C23FA" w:rsidRPr="002C23FA" w:rsidRDefault="002C23FA" w:rsidP="002C23FA">
      <w:pPr>
        <w:pStyle w:val="questions"/>
        <w:tabs>
          <w:tab w:val="left" w:pos="2835"/>
        </w:tabs>
        <w:ind w:firstLine="0"/>
      </w:pPr>
      <w:proofErr w:type="gramStart"/>
      <w:r w:rsidRPr="002C23FA">
        <w:t>A  Ben’s</w:t>
      </w:r>
      <w:proofErr w:type="gramEnd"/>
      <w:r w:rsidRPr="002C23FA">
        <w:t xml:space="preserve"> </w:t>
      </w:r>
      <w:r w:rsidR="008E7E68" w:rsidRPr="002C23FA">
        <w:t>m</w:t>
      </w:r>
      <w:r w:rsidR="008E7E68">
        <w:t>o</w:t>
      </w:r>
      <w:r w:rsidR="008E7E68" w:rsidRPr="002C23FA">
        <w:t>m</w:t>
      </w:r>
      <w:r w:rsidRPr="002C23FA">
        <w:tab/>
        <w:t>B  Ben</w:t>
      </w:r>
    </w:p>
    <w:p w14:paraId="45AA6035" w14:textId="77777777" w:rsidR="002C23FA" w:rsidRPr="002C23FA" w:rsidRDefault="002C23FA" w:rsidP="002C23FA">
      <w:pPr>
        <w:pStyle w:val="questions"/>
        <w:tabs>
          <w:tab w:val="left" w:pos="2835"/>
        </w:tabs>
      </w:pPr>
      <w:r w:rsidRPr="002C23FA">
        <w:t>5</w:t>
      </w:r>
      <w:r w:rsidRPr="002C23FA">
        <w:tab/>
      </w:r>
      <w:proofErr w:type="spellStart"/>
      <w:r w:rsidRPr="002C23FA">
        <w:t>He/She</w:t>
      </w:r>
      <w:proofErr w:type="spellEnd"/>
      <w:r w:rsidRPr="002C23FA">
        <w:t xml:space="preserve"> is having a party on Saturday.</w:t>
      </w:r>
    </w:p>
    <w:p w14:paraId="3439AEB1" w14:textId="77777777" w:rsidR="002C23FA" w:rsidRPr="002C23FA" w:rsidRDefault="002C23FA" w:rsidP="002C23FA">
      <w:pPr>
        <w:pStyle w:val="questions"/>
        <w:tabs>
          <w:tab w:val="left" w:pos="2835"/>
        </w:tabs>
        <w:ind w:firstLine="0"/>
      </w:pPr>
      <w:proofErr w:type="gramStart"/>
      <w:r w:rsidRPr="002C23FA">
        <w:t>A  Patrick</w:t>
      </w:r>
      <w:proofErr w:type="gramEnd"/>
      <w:r w:rsidRPr="002C23FA">
        <w:tab/>
        <w:t>B  Ben’s sister</w:t>
      </w:r>
    </w:p>
    <w:p w14:paraId="23EF832F" w14:textId="77777777" w:rsidR="002C23FA" w:rsidRPr="002C23FA" w:rsidRDefault="002C23FA" w:rsidP="002C23FA">
      <w:pPr>
        <w:pStyle w:val="questions"/>
        <w:tabs>
          <w:tab w:val="left" w:pos="2835"/>
        </w:tabs>
      </w:pPr>
      <w:r w:rsidRPr="002C23FA">
        <w:t>6</w:t>
      </w:r>
      <w:r w:rsidRPr="002C23FA">
        <w:tab/>
      </w:r>
      <w:proofErr w:type="spellStart"/>
      <w:r w:rsidRPr="002C23FA">
        <w:t>He/She</w:t>
      </w:r>
      <w:proofErr w:type="spellEnd"/>
      <w:r w:rsidRPr="002C23FA">
        <w:t xml:space="preserve"> asked about the party before.</w:t>
      </w:r>
    </w:p>
    <w:p w14:paraId="36887578" w14:textId="77777777" w:rsidR="002C23FA" w:rsidRPr="002C23FA" w:rsidRDefault="002C23FA" w:rsidP="002C23FA">
      <w:pPr>
        <w:pStyle w:val="questions"/>
        <w:tabs>
          <w:tab w:val="left" w:pos="2835"/>
        </w:tabs>
        <w:ind w:firstLine="0"/>
      </w:pPr>
      <w:proofErr w:type="gramStart"/>
      <w:r w:rsidRPr="002C23FA">
        <w:t>A  Ben’s</w:t>
      </w:r>
      <w:proofErr w:type="gramEnd"/>
      <w:r w:rsidRPr="002C23FA">
        <w:t xml:space="preserve"> sister</w:t>
      </w:r>
      <w:r w:rsidRPr="002C23FA">
        <w:tab/>
        <w:t>B  Patrick</w:t>
      </w:r>
    </w:p>
    <w:p w14:paraId="2C0F5CCE" w14:textId="77777777" w:rsidR="002C23FA" w:rsidRPr="002C23FA" w:rsidRDefault="002C23FA" w:rsidP="002C23FA">
      <w:pPr>
        <w:pStyle w:val="questions"/>
        <w:tabs>
          <w:tab w:val="left" w:pos="2835"/>
        </w:tabs>
      </w:pPr>
      <w:r w:rsidRPr="002C23FA">
        <w:t>7</w:t>
      </w:r>
      <w:r w:rsidRPr="002C23FA">
        <w:tab/>
      </w:r>
      <w:proofErr w:type="spellStart"/>
      <w:r w:rsidRPr="002C23FA">
        <w:t>He/She</w:t>
      </w:r>
      <w:proofErr w:type="spellEnd"/>
      <w:r w:rsidRPr="002C23FA">
        <w:t xml:space="preserve"> wants to go out tomorrow.</w:t>
      </w:r>
    </w:p>
    <w:p w14:paraId="64680700" w14:textId="1A111E36" w:rsidR="002C23FA" w:rsidRPr="002C23FA" w:rsidRDefault="002C23FA" w:rsidP="002C23FA">
      <w:pPr>
        <w:pStyle w:val="questions"/>
        <w:tabs>
          <w:tab w:val="left" w:pos="2835"/>
        </w:tabs>
        <w:ind w:firstLine="0"/>
      </w:pPr>
      <w:proofErr w:type="gramStart"/>
      <w:r w:rsidRPr="002C23FA">
        <w:t>A  Ben’s</w:t>
      </w:r>
      <w:proofErr w:type="gramEnd"/>
      <w:r w:rsidRPr="002C23FA">
        <w:t xml:space="preserve"> </w:t>
      </w:r>
      <w:r w:rsidR="008E7E68" w:rsidRPr="002C23FA">
        <w:t>m</w:t>
      </w:r>
      <w:r w:rsidR="008E7E68">
        <w:t>o</w:t>
      </w:r>
      <w:r w:rsidR="008E7E68" w:rsidRPr="002C23FA">
        <w:t>m</w:t>
      </w:r>
      <w:r w:rsidRPr="002C23FA">
        <w:tab/>
        <w:t>B  Ben</w:t>
      </w:r>
    </w:p>
    <w:p w14:paraId="05E185BD" w14:textId="77777777" w:rsidR="002C23FA" w:rsidRPr="002C23FA" w:rsidRDefault="002C23FA" w:rsidP="002C23FA">
      <w:pPr>
        <w:pStyle w:val="questions"/>
        <w:tabs>
          <w:tab w:val="left" w:pos="2835"/>
        </w:tabs>
      </w:pPr>
      <w:r w:rsidRPr="002C23FA">
        <w:t>8</w:t>
      </w:r>
      <w:r w:rsidRPr="002C23FA">
        <w:tab/>
      </w:r>
      <w:proofErr w:type="spellStart"/>
      <w:r w:rsidRPr="002C23FA">
        <w:t>He/She</w:t>
      </w:r>
      <w:proofErr w:type="spellEnd"/>
      <w:r w:rsidRPr="002C23FA">
        <w:t xml:space="preserve"> wants to borrow a laptop.</w:t>
      </w:r>
    </w:p>
    <w:tbl>
      <w:tblPr>
        <w:tblStyle w:val="TableGrid"/>
        <w:tblpPr w:leftFromText="180" w:rightFromText="180" w:vertAnchor="text" w:horzAnchor="margin" w:tblpXSpec="right" w:tblpY="86"/>
        <w:tblW w:w="0" w:type="auto"/>
        <w:tblLook w:val="04A0" w:firstRow="1" w:lastRow="0" w:firstColumn="1" w:lastColumn="0" w:noHBand="0" w:noVBand="1"/>
      </w:tblPr>
      <w:tblGrid>
        <w:gridCol w:w="425"/>
        <w:gridCol w:w="439"/>
      </w:tblGrid>
      <w:tr w:rsidR="00104280" w14:paraId="6F621145" w14:textId="77777777" w:rsidTr="00104280">
        <w:trPr>
          <w:trHeight w:val="390"/>
        </w:trPr>
        <w:tc>
          <w:tcPr>
            <w:tcW w:w="425" w:type="dxa"/>
          </w:tcPr>
          <w:p w14:paraId="35A2566E" w14:textId="77777777" w:rsidR="00104280" w:rsidRDefault="00104280" w:rsidP="00104280">
            <w:pPr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2FDA93BA" w14:textId="77777777" w:rsidR="00104280" w:rsidRPr="007C34DC" w:rsidRDefault="00104280" w:rsidP="00104280">
            <w:pPr>
              <w:ind w:left="0" w:firstLine="0"/>
              <w:jc w:val="center"/>
              <w:rPr>
                <w:b/>
              </w:rPr>
            </w:pPr>
            <w:r>
              <w:rPr>
                <w:b/>
                <w:color w:val="FFFFFF" w:themeColor="background1"/>
              </w:rPr>
              <w:t>7</w:t>
            </w:r>
          </w:p>
        </w:tc>
      </w:tr>
    </w:tbl>
    <w:p w14:paraId="37D44501" w14:textId="1DC0CC25" w:rsidR="002C23FA" w:rsidRDefault="002C23FA" w:rsidP="002C23FA">
      <w:pPr>
        <w:pStyle w:val="questions"/>
        <w:tabs>
          <w:tab w:val="left" w:pos="2835"/>
        </w:tabs>
        <w:ind w:firstLine="0"/>
      </w:pPr>
      <w:proofErr w:type="gramStart"/>
      <w:r w:rsidRPr="002C23FA">
        <w:t>A  Ben’s</w:t>
      </w:r>
      <w:proofErr w:type="gramEnd"/>
      <w:r w:rsidRPr="002C23FA">
        <w:t xml:space="preserve"> sister</w:t>
      </w:r>
      <w:r w:rsidRPr="002C23FA">
        <w:tab/>
        <w:t xml:space="preserve">B  Ben’s </w:t>
      </w:r>
      <w:r w:rsidR="008E7E68" w:rsidRPr="002C23FA">
        <w:t>m</w:t>
      </w:r>
      <w:r w:rsidR="008E7E68">
        <w:t>o</w:t>
      </w:r>
      <w:r w:rsidR="008E7E68" w:rsidRPr="002C23FA">
        <w:t>m</w:t>
      </w:r>
      <w:r>
        <w:tab/>
      </w:r>
    </w:p>
    <w:p w14:paraId="1D92EFFA" w14:textId="77777777" w:rsidR="002C23FA" w:rsidRDefault="002C23FA" w:rsidP="002C23FA">
      <w:pPr>
        <w:pStyle w:val="questions"/>
      </w:pPr>
    </w:p>
    <w:p w14:paraId="75ED5548" w14:textId="77777777" w:rsidR="002C23FA" w:rsidRDefault="002C23FA" w:rsidP="002C23FA">
      <w:pPr>
        <w:pStyle w:val="questions"/>
      </w:pPr>
    </w:p>
    <w:p w14:paraId="2CEDA8E3" w14:textId="3D471463" w:rsidR="002C23FA" w:rsidRDefault="002C23FA" w:rsidP="002C23FA">
      <w:pPr>
        <w:pStyle w:val="Rubric"/>
      </w:pPr>
      <w:r>
        <w:t>4</w:t>
      </w:r>
      <w:r>
        <w:tab/>
      </w:r>
      <w:r w:rsidR="00B94658" w:rsidRPr="007B723F">
        <w:rPr>
          <w:b w:val="0"/>
          <w:bCs w:val="0"/>
          <w:noProof/>
          <w:lang w:eastAsia="en-GB"/>
        </w:rPr>
        <w:drawing>
          <wp:inline distT="0" distB="0" distL="0" distR="0" wp14:anchorId="11F8D714" wp14:editId="125FCEB8">
            <wp:extent cx="171450" cy="107654"/>
            <wp:effectExtent l="0" t="0" r="0" b="698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191" cy="1175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 xml:space="preserve">Listen again and complete the sentences with one word </w:t>
      </w:r>
      <w:r w:rsidR="008E7E68">
        <w:t>on each line</w:t>
      </w:r>
      <w:r>
        <w:t xml:space="preserve">. </w:t>
      </w:r>
      <w:r w:rsidR="00452836">
        <w:br/>
      </w:r>
      <w:r>
        <w:t>You have the first letter of each word.</w:t>
      </w:r>
    </w:p>
    <w:p w14:paraId="3474DE83" w14:textId="5542CB59" w:rsidR="002C23FA" w:rsidRDefault="002C23FA" w:rsidP="002C23FA">
      <w:pPr>
        <w:pStyle w:val="questions"/>
      </w:pPr>
      <w:r>
        <w:t>0</w:t>
      </w:r>
      <w:r>
        <w:tab/>
        <w:t xml:space="preserve">Ben’s </w:t>
      </w:r>
      <w:r w:rsidR="008E7E68">
        <w:t xml:space="preserve">mom </w:t>
      </w:r>
      <w:r>
        <w:t>says she is f</w:t>
      </w:r>
      <w:r w:rsidRPr="002C23FA">
        <w:rPr>
          <w:i/>
          <w:u w:val="single"/>
        </w:rPr>
        <w:t>ine</w:t>
      </w:r>
      <w:r>
        <w:t>.</w:t>
      </w:r>
    </w:p>
    <w:p w14:paraId="02891D76" w14:textId="76034864" w:rsidR="002C23FA" w:rsidRDefault="002C23FA" w:rsidP="002C23FA">
      <w:pPr>
        <w:pStyle w:val="questions"/>
      </w:pPr>
      <w:r>
        <w:t>1</w:t>
      </w:r>
      <w:r>
        <w:tab/>
        <w:t xml:space="preserve">Ben’s </w:t>
      </w:r>
      <w:r w:rsidR="008E7E68">
        <w:t xml:space="preserve">mom </w:t>
      </w:r>
      <w:r>
        <w:t>has a cup of t_______________.</w:t>
      </w:r>
    </w:p>
    <w:p w14:paraId="613BF17C" w14:textId="76FD20C8" w:rsidR="002C23FA" w:rsidRDefault="002C23FA" w:rsidP="002C23FA">
      <w:pPr>
        <w:pStyle w:val="questions"/>
      </w:pPr>
      <w:r>
        <w:t>2</w:t>
      </w:r>
      <w:r>
        <w:tab/>
        <w:t>Ben wants to go out on S______________________.</w:t>
      </w:r>
    </w:p>
    <w:p w14:paraId="53AC160A" w14:textId="77777777" w:rsidR="002C23FA" w:rsidRDefault="002C23FA" w:rsidP="002C23FA">
      <w:pPr>
        <w:pStyle w:val="questions"/>
      </w:pPr>
      <w:r>
        <w:t>3</w:t>
      </w:r>
      <w:r>
        <w:tab/>
        <w:t>The party starts at s__________________ o’clock.</w:t>
      </w:r>
    </w:p>
    <w:p w14:paraId="0BD64F02" w14:textId="67DF8D9E" w:rsidR="002C23FA" w:rsidRDefault="002C23FA" w:rsidP="002C23FA">
      <w:pPr>
        <w:pStyle w:val="questions"/>
      </w:pPr>
      <w:r>
        <w:t>4</w:t>
      </w:r>
      <w:r>
        <w:tab/>
        <w:t xml:space="preserve">Ben’s </w:t>
      </w:r>
      <w:r w:rsidR="008E7E68">
        <w:t xml:space="preserve">mom </w:t>
      </w:r>
      <w:r>
        <w:t>needs to visit Ben’s g_______________________.</w:t>
      </w:r>
    </w:p>
    <w:p w14:paraId="37A1BD3E" w14:textId="3322D1E1" w:rsidR="002C23FA" w:rsidRDefault="002C23FA" w:rsidP="002C23FA">
      <w:pPr>
        <w:pStyle w:val="questions"/>
      </w:pPr>
      <w:r>
        <w:t>5</w:t>
      </w:r>
      <w:r>
        <w:tab/>
        <w:t xml:space="preserve">Ben’s </w:t>
      </w:r>
      <w:r w:rsidR="008E7E68">
        <w:t xml:space="preserve">mom </w:t>
      </w:r>
      <w:r>
        <w:t xml:space="preserve">wants Ben to </w:t>
      </w:r>
      <w:r w:rsidR="00C60CFA">
        <w:t>take care of</w:t>
      </w:r>
      <w:r>
        <w:t xml:space="preserve"> the d_____________________.</w:t>
      </w:r>
    </w:p>
    <w:p w14:paraId="52E5D23B" w14:textId="77777777" w:rsidR="002C23FA" w:rsidRDefault="002C23FA" w:rsidP="002C23FA">
      <w:pPr>
        <w:pStyle w:val="questions"/>
      </w:pPr>
      <w:r>
        <w:t>6</w:t>
      </w:r>
      <w:r>
        <w:tab/>
        <w:t>She wants him to clean the k_______________________ and the bathroom.</w:t>
      </w:r>
    </w:p>
    <w:p w14:paraId="55BF120D" w14:textId="2EEEBD29" w:rsidR="002C23FA" w:rsidRDefault="002C23FA" w:rsidP="002C23FA">
      <w:pPr>
        <w:pStyle w:val="questions"/>
      </w:pPr>
      <w:r>
        <w:t>7</w:t>
      </w:r>
      <w:r>
        <w:tab/>
        <w:t>Ben’s sister’s laptop is b___________________________.</w:t>
      </w:r>
    </w:p>
    <w:p w14:paraId="1E2456CA" w14:textId="17DBAC15" w:rsidR="002C23FA" w:rsidRDefault="002C23FA" w:rsidP="002C23FA">
      <w:pPr>
        <w:pStyle w:val="questions"/>
      </w:pPr>
      <w:r>
        <w:t>8</w:t>
      </w:r>
      <w:r>
        <w:tab/>
        <w:t xml:space="preserve">Ben’s </w:t>
      </w:r>
      <w:r w:rsidR="008E7E68">
        <w:t xml:space="preserve">mom </w:t>
      </w:r>
      <w:r>
        <w:t>says that he is a great son and b_____________________________</w:t>
      </w:r>
      <w:r w:rsidR="001425D7">
        <w:t>.</w:t>
      </w:r>
    </w:p>
    <w:tbl>
      <w:tblPr>
        <w:tblStyle w:val="TableGrid"/>
        <w:tblpPr w:leftFromText="180" w:rightFromText="180" w:vertAnchor="text" w:horzAnchor="margin" w:tblpXSpec="right" w:tblpY="175"/>
        <w:tblW w:w="0" w:type="auto"/>
        <w:tblLook w:val="04A0" w:firstRow="1" w:lastRow="0" w:firstColumn="1" w:lastColumn="0" w:noHBand="0" w:noVBand="1"/>
      </w:tblPr>
      <w:tblGrid>
        <w:gridCol w:w="425"/>
        <w:gridCol w:w="439"/>
      </w:tblGrid>
      <w:tr w:rsidR="002C23FA" w14:paraId="73185D05" w14:textId="77777777" w:rsidTr="00CA36BE">
        <w:trPr>
          <w:trHeight w:val="390"/>
        </w:trPr>
        <w:tc>
          <w:tcPr>
            <w:tcW w:w="425" w:type="dxa"/>
          </w:tcPr>
          <w:p w14:paraId="73224398" w14:textId="77777777" w:rsidR="002C23FA" w:rsidRDefault="002C23FA" w:rsidP="00CA36BE">
            <w:pPr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0488119D" w14:textId="77777777" w:rsidR="002C23FA" w:rsidRPr="007C34DC" w:rsidRDefault="002C23FA" w:rsidP="002C23FA">
            <w:pPr>
              <w:ind w:left="0" w:firstLine="0"/>
              <w:jc w:val="center"/>
              <w:rPr>
                <w:b/>
              </w:rPr>
            </w:pPr>
            <w:r>
              <w:rPr>
                <w:b/>
                <w:color w:val="FFFFFF" w:themeColor="background1"/>
              </w:rPr>
              <w:t>8</w:t>
            </w:r>
          </w:p>
        </w:tc>
      </w:tr>
    </w:tbl>
    <w:p w14:paraId="08B5705F" w14:textId="77777777" w:rsidR="002C23FA" w:rsidRDefault="002C23FA" w:rsidP="002C23FA">
      <w:pPr>
        <w:pStyle w:val="questions"/>
      </w:pPr>
      <w:r>
        <w:t> </w:t>
      </w:r>
    </w:p>
    <w:p w14:paraId="33A4A130" w14:textId="77777777" w:rsidR="002C23FA" w:rsidRDefault="002C23FA" w:rsidP="002C23FA">
      <w:pPr>
        <w:pStyle w:val="questions"/>
      </w:pPr>
      <w:r>
        <w:br w:type="page"/>
      </w:r>
    </w:p>
    <w:p w14:paraId="4DC87C83" w14:textId="77777777" w:rsidR="002C23FA" w:rsidRDefault="002C23FA" w:rsidP="002C23FA">
      <w:pPr>
        <w:pStyle w:val="Heading1"/>
      </w:pPr>
      <w:r>
        <w:lastRenderedPageBreak/>
        <w:t>WRITING</w:t>
      </w:r>
    </w:p>
    <w:p w14:paraId="1F5D91C5" w14:textId="77777777" w:rsidR="002C23FA" w:rsidRDefault="002C23FA" w:rsidP="002C23FA">
      <w:pPr>
        <w:pStyle w:val="Rubric"/>
      </w:pPr>
      <w:r>
        <w:t>5</w:t>
      </w:r>
      <w:r>
        <w:tab/>
        <w:t>Read the information. Write a short invitation email (about 35 words) to your friend.</w:t>
      </w:r>
    </w:p>
    <w:p w14:paraId="63AE06C9" w14:textId="03E935C5" w:rsidR="002C23FA" w:rsidRDefault="002C23FA" w:rsidP="002C23FA">
      <w:pPr>
        <w:pStyle w:val="questions"/>
      </w:pPr>
      <w:r>
        <w:tab/>
        <w:t>•</w:t>
      </w:r>
      <w:r>
        <w:tab/>
        <w:t xml:space="preserve">You want to have a party on Saturday afternoon, </w:t>
      </w:r>
      <w:r w:rsidR="00677396">
        <w:t xml:space="preserve">starting at </w:t>
      </w:r>
      <w:r>
        <w:t>2 p</w:t>
      </w:r>
      <w:r w:rsidR="008E7E68">
        <w:t>.</w:t>
      </w:r>
      <w:r>
        <w:t>m</w:t>
      </w:r>
      <w:r w:rsidR="008E7E68">
        <w:t>.</w:t>
      </w:r>
      <w:r>
        <w:t xml:space="preserve">, </w:t>
      </w:r>
      <w:r w:rsidR="00C7498F">
        <w:t>o</w:t>
      </w:r>
      <w:r>
        <w:t xml:space="preserve">n the </w:t>
      </w:r>
      <w:r w:rsidR="008E7E68">
        <w:t>patio</w:t>
      </w:r>
      <w:r>
        <w:t>.</w:t>
      </w:r>
    </w:p>
    <w:p w14:paraId="26472D28" w14:textId="77777777" w:rsidR="002C23FA" w:rsidRDefault="002C23FA" w:rsidP="002C23FA">
      <w:pPr>
        <w:pStyle w:val="questions"/>
      </w:pPr>
      <w:r>
        <w:tab/>
        <w:t xml:space="preserve">• </w:t>
      </w:r>
      <w:r>
        <w:tab/>
        <w:t>You’d like to borrow some music from your friend.</w:t>
      </w:r>
    </w:p>
    <w:p w14:paraId="139C0CBC" w14:textId="77777777" w:rsidR="002C23FA" w:rsidRDefault="002C23FA" w:rsidP="002C23FA">
      <w:pPr>
        <w:pStyle w:val="questions"/>
      </w:pPr>
      <w:r>
        <w:tab/>
        <w:t xml:space="preserve">• </w:t>
      </w:r>
      <w:r>
        <w:tab/>
        <w:t>Ask your friend what food or drink they like.</w:t>
      </w:r>
    </w:p>
    <w:p w14:paraId="64A13A6C" w14:textId="77777777" w:rsidR="002C23FA" w:rsidRDefault="002C23FA" w:rsidP="002C23FA">
      <w:pPr>
        <w:pStyle w:val="questions"/>
      </w:pPr>
      <w:r>
        <w:tab/>
        <w:t>__________________________________________________________</w:t>
      </w:r>
    </w:p>
    <w:p w14:paraId="184B2EEF" w14:textId="77777777" w:rsidR="002C23FA" w:rsidRDefault="002C23FA" w:rsidP="002C23FA">
      <w:pPr>
        <w:pStyle w:val="questions"/>
      </w:pPr>
      <w:r>
        <w:tab/>
        <w:t>__________________________________________________________</w:t>
      </w:r>
    </w:p>
    <w:p w14:paraId="1754374E" w14:textId="77777777" w:rsidR="002C23FA" w:rsidRDefault="002C23FA" w:rsidP="002C23FA">
      <w:pPr>
        <w:pStyle w:val="questions"/>
      </w:pPr>
      <w:r>
        <w:tab/>
        <w:t>__________________________________________________________</w:t>
      </w:r>
    </w:p>
    <w:p w14:paraId="14DA72D2" w14:textId="77777777" w:rsidR="002C23FA" w:rsidRDefault="002C23FA" w:rsidP="002C23FA">
      <w:pPr>
        <w:pStyle w:val="questions"/>
      </w:pPr>
      <w:r>
        <w:tab/>
        <w:t>__________________________________________________________</w:t>
      </w:r>
    </w:p>
    <w:p w14:paraId="1B73A0B5" w14:textId="77777777" w:rsidR="002C23FA" w:rsidRDefault="002C23FA" w:rsidP="002C23FA">
      <w:pPr>
        <w:pStyle w:val="questions"/>
      </w:pPr>
      <w:r>
        <w:tab/>
        <w:t>___________________________</w:t>
      </w:r>
      <w:r w:rsidR="00B94658">
        <w:t>_______________________________</w:t>
      </w:r>
    </w:p>
    <w:tbl>
      <w:tblPr>
        <w:tblStyle w:val="TableGrid"/>
        <w:tblpPr w:leftFromText="180" w:rightFromText="180" w:vertAnchor="text" w:horzAnchor="margin" w:tblpXSpec="right" w:tblpY="175"/>
        <w:tblW w:w="0" w:type="auto"/>
        <w:tblLook w:val="04A0" w:firstRow="1" w:lastRow="0" w:firstColumn="1" w:lastColumn="0" w:noHBand="0" w:noVBand="1"/>
      </w:tblPr>
      <w:tblGrid>
        <w:gridCol w:w="425"/>
        <w:gridCol w:w="439"/>
      </w:tblGrid>
      <w:tr w:rsidR="002C23FA" w14:paraId="2E820609" w14:textId="77777777" w:rsidTr="00CA36BE">
        <w:trPr>
          <w:trHeight w:val="390"/>
        </w:trPr>
        <w:tc>
          <w:tcPr>
            <w:tcW w:w="425" w:type="dxa"/>
          </w:tcPr>
          <w:p w14:paraId="3DE8FEFE" w14:textId="77777777" w:rsidR="002C23FA" w:rsidRDefault="002C23FA" w:rsidP="00CA36BE">
            <w:pPr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2E8B3BCD" w14:textId="77777777" w:rsidR="002C23FA" w:rsidRPr="007C34DC" w:rsidRDefault="00B94658" w:rsidP="00CA36BE">
            <w:pPr>
              <w:ind w:left="0" w:firstLine="0"/>
              <w:rPr>
                <w:b/>
              </w:rPr>
            </w:pPr>
            <w:r>
              <w:rPr>
                <w:b/>
                <w:color w:val="FFFFFF" w:themeColor="background1"/>
              </w:rPr>
              <w:t>2</w:t>
            </w:r>
            <w:r w:rsidR="002C23FA" w:rsidRPr="007C34DC">
              <w:rPr>
                <w:b/>
                <w:color w:val="FFFFFF" w:themeColor="background1"/>
              </w:rPr>
              <w:t>0</w:t>
            </w:r>
          </w:p>
        </w:tc>
      </w:tr>
    </w:tbl>
    <w:p w14:paraId="4D2E4396" w14:textId="77777777" w:rsidR="002C23FA" w:rsidRDefault="002C23FA" w:rsidP="002C23FA">
      <w:pPr>
        <w:pStyle w:val="questions"/>
      </w:pPr>
    </w:p>
    <w:p w14:paraId="02E3B3CD" w14:textId="77777777" w:rsidR="002C23FA" w:rsidRPr="00074004" w:rsidRDefault="002C23FA" w:rsidP="002C23FA">
      <w:pPr>
        <w:pStyle w:val="Heading1"/>
        <w:rPr>
          <w:w w:val="110"/>
          <w:lang w:val="en-US"/>
        </w:rPr>
      </w:pPr>
      <w:r w:rsidRPr="00074004">
        <w:rPr>
          <w:w w:val="110"/>
          <w:lang w:val="en-US"/>
        </w:rPr>
        <w:t>SPEAKING</w:t>
      </w:r>
    </w:p>
    <w:p w14:paraId="74757EEF" w14:textId="77777777" w:rsidR="002C23FA" w:rsidRPr="00074004" w:rsidRDefault="002C23FA" w:rsidP="002C23FA">
      <w:pPr>
        <w:pStyle w:val="Rubric"/>
        <w:rPr>
          <w:lang w:val="en-US"/>
        </w:rPr>
      </w:pPr>
      <w:r w:rsidRPr="00074004">
        <w:rPr>
          <w:lang w:val="en-US"/>
        </w:rPr>
        <w:t>6</w:t>
      </w:r>
      <w:r w:rsidRPr="00074004">
        <w:rPr>
          <w:lang w:val="en-US"/>
        </w:rPr>
        <w:tab/>
        <w:t>Work in pairs, A and B. Look at the information below. Then ask each other for permission.</w:t>
      </w: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5244"/>
      </w:tblGrid>
      <w:tr w:rsidR="002C23FA" w:rsidRPr="00074004" w14:paraId="13B6CAF6" w14:textId="77777777" w:rsidTr="00B94658">
        <w:trPr>
          <w:trHeight w:val="60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39142" w14:textId="77777777" w:rsidR="002C23FA" w:rsidRPr="00074004" w:rsidRDefault="002C23FA" w:rsidP="002C23FA">
            <w:pPr>
              <w:spacing w:before="0" w:after="0"/>
              <w:rPr>
                <w:rFonts w:ascii="Hypatia Sans Pro" w:hAnsi="Hypatia Sans Pro" w:cs="Hypatia Sans Pro"/>
                <w:sz w:val="21"/>
                <w:szCs w:val="21"/>
                <w:lang w:val="en-US"/>
              </w:rPr>
            </w:pPr>
            <w:r w:rsidRPr="00074004">
              <w:rPr>
                <w:lang w:val="en-US"/>
              </w:rPr>
              <w:t>A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87A40" w14:textId="77777777" w:rsidR="002C23FA" w:rsidRPr="00074004" w:rsidRDefault="002C23FA" w:rsidP="002C23FA">
            <w:pPr>
              <w:spacing w:before="0" w:after="0"/>
              <w:rPr>
                <w:rFonts w:ascii="Hypatia Sans Pro" w:hAnsi="Hypatia Sans Pro" w:cs="Hypatia Sans Pro"/>
                <w:sz w:val="21"/>
                <w:szCs w:val="21"/>
                <w:lang w:val="en-US"/>
              </w:rPr>
            </w:pPr>
            <w:r w:rsidRPr="00074004">
              <w:rPr>
                <w:lang w:val="en-US"/>
              </w:rPr>
              <w:t>B</w:t>
            </w:r>
          </w:p>
        </w:tc>
      </w:tr>
      <w:tr w:rsidR="002C23FA" w:rsidRPr="00074004" w14:paraId="0F602B4C" w14:textId="77777777" w:rsidTr="00B94658">
        <w:trPr>
          <w:trHeight w:val="1092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4ED72" w14:textId="52039E4C" w:rsidR="002C23FA" w:rsidRPr="002C23FA" w:rsidRDefault="002C23FA" w:rsidP="002C23FA">
            <w:pPr>
              <w:rPr>
                <w:spacing w:val="-1"/>
                <w:szCs w:val="20"/>
                <w:lang w:val="en-US"/>
              </w:rPr>
            </w:pPr>
            <w:r w:rsidRPr="002C23FA">
              <w:rPr>
                <w:spacing w:val="-1"/>
                <w:szCs w:val="20"/>
                <w:lang w:val="en-US"/>
              </w:rPr>
              <w:t>1</w:t>
            </w:r>
            <w:r w:rsidRPr="002C23FA">
              <w:rPr>
                <w:spacing w:val="-1"/>
                <w:szCs w:val="20"/>
                <w:lang w:val="en-US"/>
              </w:rPr>
              <w:tab/>
              <w:t>You want to borrow a phone. Ask your partner.</w:t>
            </w:r>
            <w:r w:rsidRPr="002C23FA">
              <w:rPr>
                <w:szCs w:val="20"/>
                <w:lang w:val="en-US"/>
              </w:rPr>
              <w:t xml:space="preserve"> Use: </w:t>
            </w:r>
            <w:r w:rsidRPr="002C23FA">
              <w:rPr>
                <w:i/>
                <w:iCs/>
                <w:szCs w:val="20"/>
                <w:lang w:val="en-US"/>
              </w:rPr>
              <w:t xml:space="preserve">Can I borrow </w:t>
            </w:r>
            <w:proofErr w:type="gramStart"/>
            <w:r w:rsidRPr="002C23FA">
              <w:rPr>
                <w:i/>
                <w:iCs/>
                <w:szCs w:val="20"/>
                <w:lang w:val="en-US"/>
              </w:rPr>
              <w:t>… ?</w:t>
            </w:r>
            <w:proofErr w:type="gramEnd"/>
            <w:r w:rsidRPr="002C23FA">
              <w:rPr>
                <w:szCs w:val="20"/>
                <w:lang w:val="en-US"/>
              </w:rPr>
              <w:t xml:space="preserve"> and give a reason (your phone is at home</w:t>
            </w:r>
            <w:r w:rsidR="00677396">
              <w:rPr>
                <w:szCs w:val="20"/>
                <w:lang w:val="en-US"/>
              </w:rPr>
              <w:t>,</w:t>
            </w:r>
            <w:r w:rsidRPr="002C23FA">
              <w:rPr>
                <w:szCs w:val="20"/>
                <w:lang w:val="en-US"/>
              </w:rPr>
              <w:t xml:space="preserve"> and you need to make an important phone call).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62373" w14:textId="4629E0D8" w:rsidR="002C23FA" w:rsidRPr="002C23FA" w:rsidRDefault="002C23FA" w:rsidP="002C23FA">
            <w:pPr>
              <w:rPr>
                <w:spacing w:val="-1"/>
                <w:szCs w:val="20"/>
                <w:lang w:val="en-US"/>
              </w:rPr>
            </w:pPr>
            <w:r w:rsidRPr="002C23FA">
              <w:rPr>
                <w:spacing w:val="-1"/>
                <w:szCs w:val="20"/>
                <w:lang w:val="en-US"/>
              </w:rPr>
              <w:t>1</w:t>
            </w:r>
            <w:r w:rsidRPr="002C23FA">
              <w:rPr>
                <w:spacing w:val="-1"/>
                <w:szCs w:val="20"/>
                <w:lang w:val="en-US"/>
              </w:rPr>
              <w:tab/>
              <w:t>Listen to A. Say no and give a reason (you can’t find your phone and think it is at school).</w:t>
            </w:r>
          </w:p>
          <w:p w14:paraId="3B6AE857" w14:textId="77777777" w:rsidR="002C23FA" w:rsidRPr="002C23FA" w:rsidRDefault="002C23FA" w:rsidP="002C23FA">
            <w:pPr>
              <w:rPr>
                <w:spacing w:val="-1"/>
                <w:szCs w:val="20"/>
                <w:lang w:val="en-US"/>
              </w:rPr>
            </w:pPr>
          </w:p>
        </w:tc>
      </w:tr>
      <w:tr w:rsidR="002C23FA" w:rsidRPr="00074004" w14:paraId="2953D5E7" w14:textId="77777777" w:rsidTr="00B94658">
        <w:trPr>
          <w:trHeight w:val="1095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69C657" w14:textId="761C6499" w:rsidR="002C23FA" w:rsidRPr="002C23FA" w:rsidRDefault="002C23FA" w:rsidP="008E7E68">
            <w:pPr>
              <w:rPr>
                <w:spacing w:val="-1"/>
                <w:szCs w:val="20"/>
                <w:lang w:val="en-US"/>
              </w:rPr>
            </w:pPr>
            <w:r w:rsidRPr="002C23FA">
              <w:rPr>
                <w:spacing w:val="-1"/>
                <w:szCs w:val="20"/>
                <w:lang w:val="en-US"/>
              </w:rPr>
              <w:t>2</w:t>
            </w:r>
            <w:r w:rsidRPr="002C23FA">
              <w:rPr>
                <w:spacing w:val="-1"/>
                <w:szCs w:val="20"/>
                <w:lang w:val="en-US"/>
              </w:rPr>
              <w:tab/>
              <w:t xml:space="preserve">Listen to B. Say no and give a reason (you need </w:t>
            </w:r>
            <w:r w:rsidR="001E3A7B">
              <w:rPr>
                <w:spacing w:val="-1"/>
                <w:szCs w:val="20"/>
                <w:lang w:val="en-US"/>
              </w:rPr>
              <w:br/>
            </w:r>
            <w:r w:rsidRPr="002C23FA">
              <w:rPr>
                <w:spacing w:val="-1"/>
                <w:szCs w:val="20"/>
                <w:lang w:val="en-US"/>
              </w:rPr>
              <w:t xml:space="preserve">to buy a birthday present and </w:t>
            </w:r>
            <w:r w:rsidR="008E7E68">
              <w:rPr>
                <w:spacing w:val="-1"/>
                <w:szCs w:val="20"/>
                <w:lang w:val="en-US"/>
              </w:rPr>
              <w:t xml:space="preserve">don’t have </w:t>
            </w:r>
            <w:r w:rsidRPr="002C23FA">
              <w:rPr>
                <w:spacing w:val="-1"/>
                <w:szCs w:val="20"/>
                <w:lang w:val="en-US"/>
              </w:rPr>
              <w:t>much money).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EAFF9A" w14:textId="77777777" w:rsidR="00B94658" w:rsidRDefault="002C23FA" w:rsidP="00B94658">
            <w:pPr>
              <w:rPr>
                <w:spacing w:val="-1"/>
                <w:szCs w:val="20"/>
                <w:lang w:val="en-US"/>
              </w:rPr>
            </w:pPr>
            <w:r w:rsidRPr="002C23FA">
              <w:rPr>
                <w:spacing w:val="-1"/>
                <w:szCs w:val="20"/>
                <w:lang w:val="en-US"/>
              </w:rPr>
              <w:t>2</w:t>
            </w:r>
            <w:r w:rsidRPr="002C23FA">
              <w:rPr>
                <w:spacing w:val="-1"/>
                <w:szCs w:val="20"/>
                <w:lang w:val="en-US"/>
              </w:rPr>
              <w:tab/>
              <w:t>You want to borrow some money. Ask your partner.</w:t>
            </w:r>
          </w:p>
          <w:p w14:paraId="655C847F" w14:textId="53968BE3" w:rsidR="002C23FA" w:rsidRPr="002C23FA" w:rsidRDefault="00B94658" w:rsidP="008E7E68">
            <w:pPr>
              <w:rPr>
                <w:spacing w:val="-1"/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tab/>
            </w:r>
            <w:r w:rsidR="002C23FA" w:rsidRPr="002C23FA">
              <w:rPr>
                <w:szCs w:val="20"/>
                <w:lang w:val="en-US"/>
              </w:rPr>
              <w:t xml:space="preserve">Use: </w:t>
            </w:r>
            <w:r w:rsidR="002C23FA" w:rsidRPr="002C23FA">
              <w:rPr>
                <w:i/>
                <w:iCs/>
                <w:szCs w:val="20"/>
                <w:lang w:val="en-US"/>
              </w:rPr>
              <w:t xml:space="preserve">Can I borrow </w:t>
            </w:r>
            <w:proofErr w:type="gramStart"/>
            <w:r w:rsidR="002C23FA" w:rsidRPr="002C23FA">
              <w:rPr>
                <w:i/>
                <w:iCs/>
                <w:szCs w:val="20"/>
                <w:lang w:val="en-US"/>
              </w:rPr>
              <w:t>… ?</w:t>
            </w:r>
            <w:proofErr w:type="gramEnd"/>
            <w:r w:rsidR="002C23FA" w:rsidRPr="002C23FA">
              <w:rPr>
                <w:szCs w:val="20"/>
                <w:lang w:val="en-US"/>
              </w:rPr>
              <w:t xml:space="preserve"> and give a reason (you want to buy a new T-shirt, but </w:t>
            </w:r>
            <w:r w:rsidR="008E7E68">
              <w:rPr>
                <w:szCs w:val="20"/>
                <w:lang w:val="en-US"/>
              </w:rPr>
              <w:t>don’t have</w:t>
            </w:r>
            <w:r w:rsidR="002C23FA" w:rsidRPr="002C23FA">
              <w:rPr>
                <w:szCs w:val="20"/>
                <w:lang w:val="en-US"/>
              </w:rPr>
              <w:t xml:space="preserve"> any money).</w:t>
            </w:r>
          </w:p>
        </w:tc>
      </w:tr>
    </w:tbl>
    <w:p w14:paraId="1041C9A0" w14:textId="77777777" w:rsidR="002C23FA" w:rsidRDefault="002C23FA" w:rsidP="002C23FA">
      <w:pPr>
        <w:pStyle w:val="questions"/>
      </w:pPr>
    </w:p>
    <w:p w14:paraId="46E0B646" w14:textId="77777777" w:rsidR="002C23FA" w:rsidRDefault="002C23FA" w:rsidP="002C23FA">
      <w:pPr>
        <w:pStyle w:val="Rubric"/>
        <w:sectPr w:rsidR="002C23FA" w:rsidSect="002C23FA">
          <w:type w:val="continuous"/>
          <w:pgSz w:w="11906" w:h="16838"/>
          <w:pgMar w:top="2410" w:right="566" w:bottom="709" w:left="567" w:header="0" w:footer="708" w:gutter="0"/>
          <w:cols w:space="426"/>
          <w:docGrid w:linePitch="360"/>
        </w:sectPr>
      </w:pPr>
      <w:r>
        <w:t>7</w:t>
      </w:r>
      <w:r>
        <w:tab/>
        <w:t>Look at the photo. Who do you think the family members are? Talk about the photo for one minute. Use the words in the box to help you.</w:t>
      </w:r>
    </w:p>
    <w:p w14:paraId="35BD6948" w14:textId="77777777" w:rsidR="002C23FA" w:rsidRPr="002C23FA" w:rsidRDefault="002C23FA" w:rsidP="00CE7415">
      <w:pPr>
        <w:pStyle w:val="questions"/>
        <w:ind w:left="0" w:firstLine="0"/>
      </w:pPr>
      <w:r>
        <w:rPr>
          <w:noProof/>
          <w:lang w:eastAsia="en-GB"/>
        </w:rPr>
        <w:drawing>
          <wp:inline distT="0" distB="0" distL="0" distR="0" wp14:anchorId="008A2205" wp14:editId="4E47BDA2">
            <wp:extent cx="3276600" cy="2174648"/>
            <wp:effectExtent l="0" t="0" r="0" b="0"/>
            <wp:docPr id="10" name="Picture 10" descr="466863250_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66863250_BW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8040" cy="2202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column"/>
      </w:r>
      <w:r w:rsidRPr="00CE7415">
        <w:rPr>
          <w:rStyle w:val="SubtitleChar"/>
        </w:rPr>
        <w:t>mother</w:t>
      </w:r>
    </w:p>
    <w:p w14:paraId="3E7CBE6E" w14:textId="77777777" w:rsidR="002C23FA" w:rsidRPr="002C23FA" w:rsidRDefault="002C23FA" w:rsidP="002C23FA">
      <w:pPr>
        <w:pStyle w:val="Subtitle"/>
        <w:jc w:val="left"/>
      </w:pPr>
      <w:r w:rsidRPr="002C23FA">
        <w:t>father</w:t>
      </w:r>
    </w:p>
    <w:p w14:paraId="52A2628B" w14:textId="77777777" w:rsidR="002C23FA" w:rsidRPr="002C23FA" w:rsidRDefault="002C23FA" w:rsidP="002C23FA">
      <w:pPr>
        <w:pStyle w:val="Subtitle"/>
        <w:jc w:val="left"/>
      </w:pPr>
      <w:r w:rsidRPr="002C23FA">
        <w:t>parents</w:t>
      </w:r>
    </w:p>
    <w:p w14:paraId="3AAB4D81" w14:textId="77777777" w:rsidR="002C23FA" w:rsidRPr="002C23FA" w:rsidRDefault="002C23FA" w:rsidP="002C23FA">
      <w:pPr>
        <w:pStyle w:val="Subtitle"/>
        <w:jc w:val="left"/>
      </w:pPr>
      <w:r w:rsidRPr="002C23FA">
        <w:t>aunt</w:t>
      </w:r>
    </w:p>
    <w:p w14:paraId="58C933FD" w14:textId="77777777" w:rsidR="002C23FA" w:rsidRPr="002C23FA" w:rsidRDefault="002C23FA" w:rsidP="002C23FA">
      <w:pPr>
        <w:pStyle w:val="Subtitle"/>
        <w:jc w:val="left"/>
      </w:pPr>
      <w:r w:rsidRPr="002C23FA">
        <w:t>uncle</w:t>
      </w:r>
    </w:p>
    <w:p w14:paraId="39DC60DB" w14:textId="77777777" w:rsidR="002C23FA" w:rsidRPr="002C23FA" w:rsidRDefault="002C23FA" w:rsidP="002C23FA">
      <w:pPr>
        <w:pStyle w:val="Subtitle"/>
        <w:jc w:val="left"/>
      </w:pPr>
      <w:r w:rsidRPr="002C23FA">
        <w:t>cousins</w:t>
      </w:r>
    </w:p>
    <w:p w14:paraId="567C7345" w14:textId="77777777" w:rsidR="002C23FA" w:rsidRPr="002C23FA" w:rsidRDefault="002C23FA" w:rsidP="002C23FA">
      <w:pPr>
        <w:pStyle w:val="Subtitle"/>
        <w:jc w:val="left"/>
      </w:pPr>
      <w:r w:rsidRPr="002C23FA">
        <w:t>sister</w:t>
      </w:r>
    </w:p>
    <w:p w14:paraId="7F5F035E" w14:textId="77777777" w:rsidR="002C23FA" w:rsidRDefault="002C23FA" w:rsidP="002C23FA">
      <w:pPr>
        <w:pStyle w:val="Subtitle"/>
        <w:jc w:val="left"/>
      </w:pPr>
      <w:r w:rsidRPr="002C23FA">
        <w:t xml:space="preserve">brother  </w:t>
      </w:r>
    </w:p>
    <w:tbl>
      <w:tblPr>
        <w:tblStyle w:val="TableGrid"/>
        <w:tblpPr w:leftFromText="180" w:rightFromText="180" w:vertAnchor="text" w:horzAnchor="margin" w:tblpXSpec="right" w:tblpY="22"/>
        <w:tblW w:w="0" w:type="auto"/>
        <w:tblLook w:val="04A0" w:firstRow="1" w:lastRow="0" w:firstColumn="1" w:lastColumn="0" w:noHBand="0" w:noVBand="1"/>
      </w:tblPr>
      <w:tblGrid>
        <w:gridCol w:w="425"/>
        <w:gridCol w:w="439"/>
      </w:tblGrid>
      <w:tr w:rsidR="00452836" w14:paraId="0FB8F36C" w14:textId="77777777" w:rsidTr="00452836">
        <w:trPr>
          <w:trHeight w:val="390"/>
        </w:trPr>
        <w:tc>
          <w:tcPr>
            <w:tcW w:w="425" w:type="dxa"/>
          </w:tcPr>
          <w:p w14:paraId="1B449901" w14:textId="77777777" w:rsidR="00452836" w:rsidRDefault="00452836" w:rsidP="00452836">
            <w:pPr>
              <w:ind w:left="0" w:firstLine="0"/>
            </w:pPr>
          </w:p>
        </w:tc>
        <w:tc>
          <w:tcPr>
            <w:tcW w:w="439" w:type="dxa"/>
            <w:shd w:val="clear" w:color="auto" w:fill="000000" w:themeFill="text1"/>
          </w:tcPr>
          <w:p w14:paraId="31AE888A" w14:textId="77777777" w:rsidR="00452836" w:rsidRPr="007C34DC" w:rsidRDefault="00452836" w:rsidP="00452836">
            <w:pPr>
              <w:ind w:left="0" w:firstLine="0"/>
              <w:rPr>
                <w:b/>
              </w:rPr>
            </w:pPr>
            <w:r w:rsidRPr="007C34DC">
              <w:rPr>
                <w:b/>
                <w:color w:val="FFFFFF" w:themeColor="background1"/>
              </w:rPr>
              <w:t>10</w:t>
            </w:r>
          </w:p>
        </w:tc>
      </w:tr>
    </w:tbl>
    <w:p w14:paraId="68050C52" w14:textId="77777777" w:rsidR="002C23FA" w:rsidRDefault="002C23FA" w:rsidP="00452836">
      <w:pPr>
        <w:pStyle w:val="questions"/>
        <w:ind w:left="0" w:right="-446" w:firstLine="0"/>
      </w:pPr>
    </w:p>
    <w:p w14:paraId="24B68D91" w14:textId="77777777" w:rsidR="002C23FA" w:rsidRDefault="002C23FA" w:rsidP="002C23FA">
      <w:pPr>
        <w:pStyle w:val="questions"/>
        <w:ind w:left="0" w:firstLine="0"/>
      </w:pPr>
    </w:p>
    <w:tbl>
      <w:tblPr>
        <w:tblStyle w:val="TableGrid"/>
        <w:tblW w:w="3321" w:type="dxa"/>
        <w:tblInd w:w="2082" w:type="dxa"/>
        <w:tblLook w:val="04A0" w:firstRow="1" w:lastRow="0" w:firstColumn="1" w:lastColumn="0" w:noHBand="0" w:noVBand="1"/>
      </w:tblPr>
      <w:tblGrid>
        <w:gridCol w:w="2103"/>
        <w:gridCol w:w="601"/>
        <w:gridCol w:w="617"/>
      </w:tblGrid>
      <w:tr w:rsidR="00452836" w14:paraId="3428C2C6" w14:textId="77777777" w:rsidTr="00452836">
        <w:trPr>
          <w:trHeight w:val="458"/>
        </w:trPr>
        <w:tc>
          <w:tcPr>
            <w:tcW w:w="2103" w:type="dxa"/>
            <w:tcBorders>
              <w:top w:val="nil"/>
              <w:left w:val="nil"/>
              <w:bottom w:val="nil"/>
            </w:tcBorders>
            <w:vAlign w:val="center"/>
          </w:tcPr>
          <w:p w14:paraId="0A61BD1C" w14:textId="77777777" w:rsidR="002C23FA" w:rsidRDefault="002C23FA" w:rsidP="00CA36BE">
            <w:pPr>
              <w:pStyle w:val="questions"/>
              <w:ind w:left="0" w:firstLine="0"/>
            </w:pPr>
            <w:r>
              <w:t>TOTAL SCORE</w:t>
            </w:r>
          </w:p>
        </w:tc>
        <w:tc>
          <w:tcPr>
            <w:tcW w:w="601" w:type="dxa"/>
          </w:tcPr>
          <w:p w14:paraId="62A08EF2" w14:textId="77777777" w:rsidR="002C23FA" w:rsidRDefault="002C23FA" w:rsidP="00CA36BE">
            <w:pPr>
              <w:pStyle w:val="questions"/>
              <w:ind w:left="0" w:firstLine="0"/>
            </w:pPr>
          </w:p>
        </w:tc>
        <w:tc>
          <w:tcPr>
            <w:tcW w:w="617" w:type="dxa"/>
            <w:shd w:val="clear" w:color="auto" w:fill="000000" w:themeFill="text1"/>
            <w:vAlign w:val="center"/>
          </w:tcPr>
          <w:p w14:paraId="4498C776" w14:textId="77777777" w:rsidR="002C23FA" w:rsidRPr="0057318B" w:rsidRDefault="002C23FA" w:rsidP="001427F2">
            <w:pPr>
              <w:pStyle w:val="questions"/>
              <w:spacing w:before="0"/>
              <w:ind w:left="0" w:firstLine="0"/>
              <w:jc w:val="center"/>
              <w:rPr>
                <w:b/>
              </w:rPr>
            </w:pPr>
            <w:r>
              <w:rPr>
                <w:b/>
                <w:color w:val="FFFFFF" w:themeColor="background1"/>
                <w:sz w:val="24"/>
              </w:rPr>
              <w:t>70</w:t>
            </w:r>
          </w:p>
        </w:tc>
      </w:tr>
    </w:tbl>
    <w:p w14:paraId="1AC4F5A8" w14:textId="77777777" w:rsidR="002C23FA" w:rsidRDefault="002C23FA" w:rsidP="002C23FA">
      <w:pPr>
        <w:pStyle w:val="questions"/>
        <w:ind w:left="0" w:firstLine="0"/>
      </w:pPr>
    </w:p>
    <w:sectPr w:rsidR="002C23FA" w:rsidSect="002C23FA">
      <w:type w:val="continuous"/>
      <w:pgSz w:w="11906" w:h="16838"/>
      <w:pgMar w:top="2410" w:right="566" w:bottom="709" w:left="567" w:header="0" w:footer="708" w:gutter="0"/>
      <w:cols w:num="2" w:space="42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B6ED3" w14:textId="77777777" w:rsidR="00EC2966" w:rsidRDefault="00EC2966" w:rsidP="007D4E1E">
      <w:r>
        <w:separator/>
      </w:r>
    </w:p>
  </w:endnote>
  <w:endnote w:type="continuationSeparator" w:id="0">
    <w:p w14:paraId="32FCDF6A" w14:textId="77777777" w:rsidR="00EC2966" w:rsidRDefault="00EC2966" w:rsidP="007D4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ill Sans MT">
    <w:panose1 w:val="020B0502020104020203"/>
    <w:charset w:val="4D"/>
    <w:family w:val="swiss"/>
    <w:pitch w:val="variable"/>
    <w:sig w:usb0="00000003" w:usb1="00000000" w:usb2="00000000" w:usb3="00000000" w:csb0="00000003" w:csb1="00000000"/>
  </w:font>
  <w:font w:name="Hypatia Sans Pro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E5852" w14:textId="167B9120" w:rsidR="00B367D8" w:rsidRPr="009C3AE4" w:rsidRDefault="00EC2966" w:rsidP="009C3AE4">
    <w:pPr>
      <w:pStyle w:val="Footer"/>
      <w:rPr>
        <w:rFonts w:eastAsiaTheme="majorEastAsia" w:cstheme="majorBidi"/>
        <w:spacing w:val="-10"/>
        <w:kern w:val="28"/>
        <w:szCs w:val="20"/>
      </w:rPr>
    </w:pPr>
    <w:sdt>
      <w:sdtPr>
        <w:rPr>
          <w:rStyle w:val="FooterBoldChar"/>
        </w:rPr>
        <w:alias w:val="Course"/>
        <w:tag w:val=""/>
        <w:id w:val="1359311691"/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>
        <w:rPr>
          <w:rStyle w:val="FooterBoldChar"/>
        </w:rPr>
      </w:sdtEndPr>
      <w:sdtContent>
        <w:r w:rsidR="008E7E68">
          <w:rPr>
            <w:rStyle w:val="FooterBoldChar"/>
            <w:lang w:val="en-US"/>
          </w:rPr>
          <w:t>AMERICAN THINK</w:t>
        </w:r>
      </w:sdtContent>
    </w:sdt>
    <w:r w:rsidR="00B367D8" w:rsidRPr="007635CD">
      <w:rPr>
        <w:rStyle w:val="FooterBoldChar"/>
      </w:rPr>
      <w:t xml:space="preserve"> 2nd Edition</w:t>
    </w:r>
    <w:r w:rsidR="00B367D8">
      <w:t xml:space="preserve">  </w:t>
    </w:r>
    <w:sdt>
      <w:sdtPr>
        <w:alias w:val="Subject"/>
        <w:tag w:val=""/>
        <w:id w:val="1582567115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2C23FA">
          <w:t>Level 1</w:t>
        </w:r>
      </w:sdtContent>
    </w:sdt>
    <w:r w:rsidR="00B367D8">
      <w:t xml:space="preserve"> </w:t>
    </w:r>
    <w:r w:rsidR="00B367D8" w:rsidRPr="00E24071">
      <w:t xml:space="preserve"> </w:t>
    </w:r>
    <w:sdt>
      <w:sdtPr>
        <w:alias w:val="Title"/>
        <w:tag w:val=""/>
        <w:id w:val="-846855442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2C23FA">
          <w:t>Skills Test 4 Basic</w:t>
        </w:r>
      </w:sdtContent>
    </w:sdt>
    <w:r w:rsidR="00B367D8">
      <w:ptab w:relativeTo="margin" w:alignment="center" w:leader="none"/>
    </w:r>
    <w:r w:rsidR="00B367D8" w:rsidRPr="00E24071">
      <w:rPr>
        <w:rStyle w:val="footerphotcopiableChar"/>
        <w:shd w:val="clear" w:color="auto" w:fill="000000" w:themeFill="text1"/>
      </w:rPr>
      <w:t>PHOTOCOPIABLE</w:t>
    </w:r>
    <w:r w:rsidR="00B367D8">
      <w:ptab w:relativeTo="margin" w:alignment="right" w:leader="none"/>
    </w:r>
    <w:r w:rsidR="00B367D8" w:rsidRPr="00E24071">
      <w:rPr>
        <w:rStyle w:val="TitleChar"/>
        <w:sz w:val="20"/>
        <w:szCs w:val="20"/>
      </w:rPr>
      <w:t xml:space="preserve">© </w:t>
    </w:r>
    <w:r w:rsidR="00B367D8" w:rsidRPr="00B94B89">
      <w:t xml:space="preserve">Cambridge University </w:t>
    </w:r>
    <w:proofErr w:type="gramStart"/>
    <w:r w:rsidR="00B367D8" w:rsidRPr="00B94B89">
      <w:t>Press</w:t>
    </w:r>
    <w:r w:rsidR="00B367D8">
      <w:rPr>
        <w:rStyle w:val="TitleChar"/>
        <w:sz w:val="20"/>
        <w:szCs w:val="20"/>
      </w:rPr>
      <w:t xml:space="preserve">  </w:t>
    </w:r>
    <w:r w:rsidR="00E42AE9" w:rsidRPr="00316B1C">
      <w:t>202</w:t>
    </w:r>
    <w:r w:rsidR="00E42AE9">
      <w:t>2</w:t>
    </w:r>
    <w:proofErr w:type="gramEnd"/>
    <w:r w:rsidR="005831F3">
      <w:rPr>
        <w:rFonts w:ascii="Verdana" w:hAnsi="Verdana"/>
        <w:color w:val="000000"/>
        <w:szCs w:val="20"/>
      </w:rPr>
      <w:fldChar w:fldCharType="begin"/>
    </w:r>
    <w:r w:rsidR="00B367D8">
      <w:rPr>
        <w:rFonts w:ascii="Verdana" w:hAnsi="Verdana"/>
        <w:color w:val="000000"/>
        <w:szCs w:val="20"/>
      </w:rPr>
      <w:instrText xml:space="preserve"> {DATE \@ YYYY} \@ YYYY} </w:instrText>
    </w:r>
    <w:r w:rsidR="005831F3">
      <w:rPr>
        <w:rFonts w:ascii="Verdana" w:hAnsi="Verdana"/>
        <w:color w:val="00000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5B221" w14:textId="77777777" w:rsidR="00EC2966" w:rsidRDefault="00EC2966" w:rsidP="007D4E1E">
      <w:r>
        <w:separator/>
      </w:r>
    </w:p>
  </w:footnote>
  <w:footnote w:type="continuationSeparator" w:id="0">
    <w:p w14:paraId="41A40D8C" w14:textId="77777777" w:rsidR="00EC2966" w:rsidRDefault="00EC2966" w:rsidP="007D4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AD3D7" w14:textId="231B2CF3" w:rsidR="00B367D8" w:rsidRDefault="00E44E95" w:rsidP="00FA1087"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0287" behindDoc="0" locked="0" layoutInCell="1" allowOverlap="1" wp14:anchorId="64981A0D" wp14:editId="5134CAC2">
              <wp:simplePos x="0" y="0"/>
              <wp:positionH relativeFrom="column">
                <wp:posOffset>-104140</wp:posOffset>
              </wp:positionH>
              <wp:positionV relativeFrom="page">
                <wp:posOffset>79375</wp:posOffset>
              </wp:positionV>
              <wp:extent cx="3297555" cy="885190"/>
              <wp:effectExtent l="0" t="0" r="0" b="0"/>
              <wp:wrapSquare wrapText="bothSides"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297555" cy="885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B23153" w14:textId="61F54526" w:rsidR="00452836" w:rsidRPr="00287928" w:rsidRDefault="00EC2966" w:rsidP="00452836">
                          <w:pPr>
                            <w:pStyle w:val="Title"/>
                            <w:ind w:left="0" w:firstLine="0"/>
                            <w:jc w:val="left"/>
                            <w:rPr>
                              <w:b/>
                            </w:rPr>
                          </w:pPr>
                          <w:sdt>
                            <w:sdtPr>
                              <w:rPr>
                                <w:rStyle w:val="CourseChar"/>
                                <w:sz w:val="52"/>
                                <w:szCs w:val="52"/>
                              </w:rPr>
                              <w:alias w:val="Course"/>
                              <w:tag w:val=""/>
                              <w:id w:val="-277721452"/>
      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      <w:text/>
                            </w:sdtPr>
                            <w:sdtEndPr>
                              <w:rPr>
                                <w:rStyle w:val="CourseChar"/>
                              </w:rPr>
                            </w:sdtEndPr>
                            <w:sdtContent>
                              <w:r w:rsidR="00452836">
                                <w:rPr>
                                  <w:rStyle w:val="CourseChar"/>
                                  <w:sz w:val="52"/>
                                  <w:szCs w:val="52"/>
                                </w:rPr>
                                <w:t>AMERICAN THINK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981A0D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8.2pt;margin-top:6.25pt;width:259.65pt;height:69.7pt;z-index:251660287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" stroked="f">
              <v:path arrowok="t"/>
              <v:textbox>
                <w:txbxContent>
                  <w:p w14:paraId="64B23153" w14:textId="61F54526" w:rsidR="00452836" w:rsidRPr="00287928" w:rsidRDefault="00E129D2" w:rsidP="00452836">
                    <w:pPr>
                      <w:pStyle w:val="Title"/>
                      <w:ind w:left="0" w:firstLine="0"/>
                      <w:jc w:val="left"/>
                      <w:rPr>
                        <w:b/>
                      </w:rPr>
                    </w:pPr>
                    <w:sdt>
                      <w:sdtPr>
                        <w:rPr>
                          <w:rStyle w:val="CourseChar"/>
                          <w:sz w:val="52"/>
                          <w:szCs w:val="52"/>
                        </w:rPr>
                        <w:alias w:val="Course"/>
                        <w:tag w:val=""/>
                        <w:id w:val="-277721452"/>
    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    <w:text/>
                      </w:sdtPr>
                      <w:sdtEndPr>
                        <w:rPr>
                          <w:rStyle w:val="CourseChar"/>
                        </w:rPr>
                      </w:sdtEndPr>
                      <w:sdtContent>
                        <w:r w:rsidR="00452836">
                          <w:rPr>
                            <w:rStyle w:val="CourseChar"/>
                            <w:sz w:val="52"/>
                            <w:szCs w:val="52"/>
                          </w:rPr>
                          <w:t>AMERICAN THINK</w:t>
                        </w:r>
                      </w:sdtContent>
                    </w:sdt>
                  </w:p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0A01E61A" wp14:editId="71535116">
              <wp:simplePos x="0" y="0"/>
              <wp:positionH relativeFrom="column">
                <wp:posOffset>2780665</wp:posOffset>
              </wp:positionH>
              <wp:positionV relativeFrom="page">
                <wp:posOffset>564515</wp:posOffset>
              </wp:positionV>
              <wp:extent cx="4147185" cy="42418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147185" cy="424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alias w:val="Title"/>
                            <w:tag w:val=""/>
                            <w:id w:val="-1646114617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4650B42E" w14:textId="77777777" w:rsidR="00B367D8" w:rsidRPr="007B2585" w:rsidRDefault="002C23FA" w:rsidP="003B0C1C">
                              <w:pPr>
                                <w:pStyle w:val="Title"/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t>Skills Test 4 Basic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A01E61A" id="Text Box 2" o:spid="_x0000_s1027" type="#_x0000_t202" style="position:absolute;left:0;text-align:left;margin-left:218.95pt;margin-top:44.45pt;width:326.55pt;height:33.4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" stroked="f">
              <v:fill opacity="0"/>
              <v:textbox>
                <w:txbxContent>
                  <w:sdt>
                    <w:sdtPr>
                      <w:alias w:val="Title"/>
                      <w:tag w:val=""/>
                      <w:id w:val="-1646114617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4650B42E" w14:textId="77777777" w:rsidR="00B367D8" w:rsidRPr="007B2585" w:rsidRDefault="002C23FA" w:rsidP="003B0C1C">
                        <w:pPr>
                          <w:pStyle w:val="Title"/>
                          <w:pBdr>
                            <w:bottom w:val="single" w:sz="4" w:space="1" w:color="auto"/>
                          </w:pBdr>
                        </w:pPr>
                        <w:r>
                          <w:t>Skills Test 4 Basic</w:t>
                        </w:r>
                      </w:p>
                    </w:sdtContent>
                  </w:sdt>
                </w:txbxContent>
              </v:textbox>
              <w10:wrap type="square" anchory="page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200A9EA7" wp14:editId="245AA651">
              <wp:simplePos x="0" y="0"/>
              <wp:positionH relativeFrom="column">
                <wp:posOffset>3989070</wp:posOffset>
              </wp:positionH>
              <wp:positionV relativeFrom="paragraph">
                <wp:posOffset>191135</wp:posOffset>
              </wp:positionV>
              <wp:extent cx="3027680" cy="436245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027680" cy="4362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TitleChar"/>
                            </w:rPr>
                            <w:alias w:val="Subject"/>
                            <w:tag w:val=""/>
                            <w:id w:val="140349126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>
                            <w:rPr>
                              <w:rStyle w:val="TitleChar"/>
                            </w:rPr>
                          </w:sdtEndPr>
                          <w:sdtContent>
                            <w:p w14:paraId="731FCB49" w14:textId="77777777" w:rsidR="00B367D8" w:rsidRDefault="002C23FA" w:rsidP="00D10F23">
                              <w:pPr>
                                <w:spacing w:after="0"/>
                                <w:ind w:right="141"/>
                                <w:jc w:val="right"/>
                              </w:pPr>
                              <w:r>
                                <w:rPr>
                                  <w:rStyle w:val="TitleChar"/>
                                </w:rPr>
                                <w:t>Level 1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00A9EA7" id="_x0000_s1028" type="#_x0000_t202" style="position:absolute;left:0;text-align:left;margin-left:314.1pt;margin-top:15.05pt;width:238.4pt;height:34.3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" stroked="f">
              <v:textbox>
                <w:txbxContent>
                  <w:sdt>
                    <w:sdtPr>
                      <w:rPr>
                        <w:rStyle w:val="TitleChar"/>
                      </w:rPr>
                      <w:alias w:val="Subject"/>
                      <w:tag w:val=""/>
                      <w:id w:val="1403491267"/>
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<w:text/>
                    </w:sdtPr>
                    <w:sdtEndPr>
                      <w:rPr>
                        <w:rStyle w:val="TitleChar"/>
                      </w:rPr>
                    </w:sdtEndPr>
                    <w:sdtContent>
                      <w:p w14:paraId="731FCB49" w14:textId="77777777" w:rsidR="00B367D8" w:rsidRDefault="002C23FA" w:rsidP="00D10F23">
                        <w:pPr>
                          <w:spacing w:after="0"/>
                          <w:ind w:right="141"/>
                          <w:jc w:val="right"/>
                        </w:pPr>
                        <w:r>
                          <w:rPr>
                            <w:rStyle w:val="TitleChar"/>
                          </w:rPr>
                          <w:t>Level 1</w:t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64383" behindDoc="0" locked="0" layoutInCell="1" allowOverlap="1" wp14:anchorId="7D3A2679" wp14:editId="44AB2580">
              <wp:simplePos x="0" y="0"/>
              <wp:positionH relativeFrom="column">
                <wp:posOffset>2610485</wp:posOffset>
              </wp:positionH>
              <wp:positionV relativeFrom="paragraph">
                <wp:posOffset>235585</wp:posOffset>
              </wp:positionV>
              <wp:extent cx="1623695" cy="438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23695" cy="438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E670DA" w14:textId="77777777" w:rsidR="00B367D8" w:rsidRPr="00CC045F" w:rsidRDefault="00B367D8" w:rsidP="00CC045F">
                          <w:pPr>
                            <w:spacing w:after="0"/>
                            <w:rPr>
                              <w:sz w:val="12"/>
                            </w:rPr>
                          </w:pPr>
                          <w:r>
                            <w:rPr>
                              <w:rStyle w:val="TitleChar"/>
                              <w:sz w:val="32"/>
                            </w:rPr>
                            <w:t>2</w:t>
                          </w:r>
                          <w:r w:rsidRPr="00CC045F">
                            <w:rPr>
                              <w:rStyle w:val="TitleChar"/>
                              <w:sz w:val="32"/>
                              <w:vertAlign w:val="superscript"/>
                            </w:rPr>
                            <w:t>nd</w:t>
                          </w:r>
                          <w:r w:rsidRPr="00CC045F">
                            <w:rPr>
                              <w:rStyle w:val="TitleChar"/>
                              <w:sz w:val="32"/>
                            </w:rPr>
                            <w:t xml:space="preserve"> Edition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D3A2679" id="_x0000_s1029" type="#_x0000_t202" style="position:absolute;left:0;text-align:left;margin-left:205.55pt;margin-top:18.55pt;width:127.85pt;height:34.5pt;z-index:251664383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" stroked="f">
              <v:path arrowok="t"/>
              <v:textbox>
                <w:txbxContent>
                  <w:p w14:paraId="4DE670DA" w14:textId="77777777" w:rsidR="00B367D8" w:rsidRPr="00CC045F" w:rsidRDefault="00B367D8" w:rsidP="00CC045F">
                    <w:pPr>
                      <w:spacing w:after="0"/>
                      <w:rPr>
                        <w:sz w:val="12"/>
                      </w:rPr>
                    </w:pPr>
                    <w:r>
                      <w:rPr>
                        <w:rStyle w:val="TitleChar"/>
                        <w:sz w:val="32"/>
                      </w:rPr>
                      <w:t>2</w:t>
                    </w:r>
                    <w:r w:rsidRPr="00CC045F">
                      <w:rPr>
                        <w:rStyle w:val="TitleChar"/>
                        <w:sz w:val="32"/>
                        <w:vertAlign w:val="superscript"/>
                      </w:rPr>
                      <w:t>nd</w:t>
                    </w:r>
                    <w:r w:rsidRPr="00CC045F">
                      <w:rPr>
                        <w:rStyle w:val="TitleChar"/>
                        <w:sz w:val="32"/>
                      </w:rPr>
                      <w:t xml:space="preserve"> Edition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D740730" wp14:editId="74CA828D">
              <wp:simplePos x="0" y="0"/>
              <wp:positionH relativeFrom="column">
                <wp:posOffset>-55245</wp:posOffset>
              </wp:positionH>
              <wp:positionV relativeFrom="paragraph">
                <wp:posOffset>1047750</wp:posOffset>
              </wp:positionV>
              <wp:extent cx="6915150" cy="356235"/>
              <wp:effectExtent l="0" t="0" r="635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915150" cy="356235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14:paraId="105B77C9" w14:textId="77777777" w:rsidR="00B367D8" w:rsidRPr="00852217" w:rsidRDefault="00B367D8" w:rsidP="00F9192E">
                          <w:pPr>
                            <w:tabs>
                              <w:tab w:val="left" w:pos="3544"/>
                              <w:tab w:val="left" w:pos="7088"/>
                            </w:tabs>
                            <w:spacing w:before="120" w:after="0"/>
                            <w:rPr>
                              <w:rFonts w:ascii="Gill Sans MT" w:hAnsi="Gill Sans MT"/>
                            </w:rPr>
                          </w:pPr>
                          <w:r>
                            <w:rPr>
                              <w:rFonts w:ascii="Gill Sans MT" w:hAnsi="Gill Sans MT"/>
                            </w:rPr>
                            <w:t>Name ______________________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ab/>
                            <w:t xml:space="preserve">Class </w:t>
                          </w:r>
                          <w:r>
                            <w:rPr>
                              <w:rFonts w:ascii="Gill Sans MT" w:hAnsi="Gill Sans MT"/>
                            </w:rPr>
                            <w:t>_____________________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</w:t>
                          </w:r>
                          <w:r>
                            <w:rPr>
                              <w:rFonts w:ascii="Gill Sans MT" w:hAnsi="Gill Sans MT"/>
                            </w:rPr>
                            <w:tab/>
                            <w:t xml:space="preserve">Date </w:t>
                          </w:r>
                          <w:r w:rsidRPr="00852217">
                            <w:rPr>
                              <w:rFonts w:ascii="Gill Sans MT" w:hAnsi="Gill Sans MT"/>
                            </w:rPr>
                            <w:t>____________________</w:t>
                          </w:r>
                          <w:r>
                            <w:rPr>
                              <w:rFonts w:ascii="Gill Sans MT" w:hAnsi="Gill Sans MT"/>
                            </w:rPr>
                            <w:t>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7D740730" id="Text Box 4" o:spid="_x0000_s1030" style="position:absolute;left:0;text-align:left;margin-left:-4.35pt;margin-top:82.5pt;width:544.5pt;height:28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" strokeweight=".5pt">
              <v:path arrowok="t"/>
              <v:textbox>
                <w:txbxContent>
                  <w:p w14:paraId="105B77C9" w14:textId="77777777" w:rsidR="00B367D8" w:rsidRPr="00852217" w:rsidRDefault="00B367D8" w:rsidP="00F9192E">
                    <w:pPr>
                      <w:tabs>
                        <w:tab w:val="left" w:pos="3544"/>
                        <w:tab w:val="left" w:pos="7088"/>
                      </w:tabs>
                      <w:spacing w:before="120" w:after="0"/>
                      <w:rPr>
                        <w:rFonts w:ascii="Gill Sans MT" w:hAnsi="Gill Sans MT"/>
                      </w:rPr>
                    </w:pPr>
                    <w:r>
                      <w:rPr>
                        <w:rFonts w:ascii="Gill Sans MT" w:hAnsi="Gill Sans MT"/>
                      </w:rPr>
                      <w:t>Name ______________________</w:t>
                    </w:r>
                    <w:r w:rsidRPr="00852217">
                      <w:rPr>
                        <w:rFonts w:ascii="Gill Sans MT" w:hAnsi="Gill Sans MT"/>
                      </w:rPr>
                      <w:tab/>
                      <w:t xml:space="preserve">Class </w:t>
                    </w:r>
                    <w:r>
                      <w:rPr>
                        <w:rFonts w:ascii="Gill Sans MT" w:hAnsi="Gill Sans MT"/>
                      </w:rPr>
                      <w:t>_____________________</w:t>
                    </w:r>
                    <w:r w:rsidRPr="00852217">
                      <w:rPr>
                        <w:rFonts w:ascii="Gill Sans MT" w:hAnsi="Gill Sans MT"/>
                      </w:rPr>
                      <w:t>_</w:t>
                    </w:r>
                    <w:r>
                      <w:rPr>
                        <w:rFonts w:ascii="Gill Sans MT" w:hAnsi="Gill Sans MT"/>
                      </w:rPr>
                      <w:tab/>
                      <w:t xml:space="preserve">Date </w:t>
                    </w:r>
                    <w:r w:rsidRPr="00852217">
                      <w:rPr>
                        <w:rFonts w:ascii="Gill Sans MT" w:hAnsi="Gill Sans MT"/>
                      </w:rPr>
                      <w:t>____________________</w:t>
                    </w:r>
                    <w:r>
                      <w:rPr>
                        <w:rFonts w:ascii="Gill Sans MT" w:hAnsi="Gill Sans MT"/>
                      </w:rPr>
                      <w:t>__</w:t>
                    </w:r>
                  </w:p>
                </w:txbxContent>
              </v:textbox>
            </v:roundrect>
          </w:pict>
        </mc:Fallback>
      </mc:AlternateContent>
    </w:r>
    <w:r w:rsidR="00B367D8">
      <w:rPr>
        <w:noProof/>
        <w:lang w:eastAsia="en-GB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6"/>
  <w:proofState w:spelling="clean" w:grammar="clean"/>
  <w:attachedTemplate r:id="rId1"/>
  <w:stylePaneFormatFilter w:val="1321" w:allStyles="1" w:customStyles="0" w:latentStyles="0" w:stylesInUse="0" w:headingStyles="1" w:numberingStyles="0" w:tableStyles="0" w:directFormattingOnRuns="1" w:directFormattingOnParagraphs="1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23FA"/>
    <w:rsid w:val="000247D2"/>
    <w:rsid w:val="00053EB0"/>
    <w:rsid w:val="0006416F"/>
    <w:rsid w:val="00071F30"/>
    <w:rsid w:val="00074444"/>
    <w:rsid w:val="00084028"/>
    <w:rsid w:val="00096E5F"/>
    <w:rsid w:val="000A0488"/>
    <w:rsid w:val="000A0B19"/>
    <w:rsid w:val="000A68DD"/>
    <w:rsid w:val="000D2177"/>
    <w:rsid w:val="000D4F8C"/>
    <w:rsid w:val="000E148D"/>
    <w:rsid w:val="000F085C"/>
    <w:rsid w:val="00104280"/>
    <w:rsid w:val="00104C86"/>
    <w:rsid w:val="00122040"/>
    <w:rsid w:val="00127F62"/>
    <w:rsid w:val="00141D21"/>
    <w:rsid w:val="001425D7"/>
    <w:rsid w:val="001427F2"/>
    <w:rsid w:val="001473A6"/>
    <w:rsid w:val="00170FCC"/>
    <w:rsid w:val="00191D02"/>
    <w:rsid w:val="00193BA7"/>
    <w:rsid w:val="00194C72"/>
    <w:rsid w:val="001E3A7B"/>
    <w:rsid w:val="00250BE6"/>
    <w:rsid w:val="002759F0"/>
    <w:rsid w:val="00276F51"/>
    <w:rsid w:val="00287928"/>
    <w:rsid w:val="00293051"/>
    <w:rsid w:val="002A2D87"/>
    <w:rsid w:val="002A3BBC"/>
    <w:rsid w:val="002C23FA"/>
    <w:rsid w:val="002E3008"/>
    <w:rsid w:val="00316B1C"/>
    <w:rsid w:val="00345CBD"/>
    <w:rsid w:val="00367F51"/>
    <w:rsid w:val="00380422"/>
    <w:rsid w:val="003828D1"/>
    <w:rsid w:val="003B0C1C"/>
    <w:rsid w:val="003C5DA0"/>
    <w:rsid w:val="003D031A"/>
    <w:rsid w:val="003D1F75"/>
    <w:rsid w:val="003F7E49"/>
    <w:rsid w:val="00422283"/>
    <w:rsid w:val="004402C0"/>
    <w:rsid w:val="00446239"/>
    <w:rsid w:val="00452836"/>
    <w:rsid w:val="00456EFA"/>
    <w:rsid w:val="00463DFD"/>
    <w:rsid w:val="00464330"/>
    <w:rsid w:val="00471407"/>
    <w:rsid w:val="00482BF1"/>
    <w:rsid w:val="004A338D"/>
    <w:rsid w:val="004B09DB"/>
    <w:rsid w:val="004D333C"/>
    <w:rsid w:val="004D4BE5"/>
    <w:rsid w:val="00530AF7"/>
    <w:rsid w:val="00550B3D"/>
    <w:rsid w:val="00551D2B"/>
    <w:rsid w:val="00561B56"/>
    <w:rsid w:val="0057318B"/>
    <w:rsid w:val="005831F3"/>
    <w:rsid w:val="005C383C"/>
    <w:rsid w:val="005D1B96"/>
    <w:rsid w:val="005D7183"/>
    <w:rsid w:val="00621DA9"/>
    <w:rsid w:val="00625E5D"/>
    <w:rsid w:val="006433BD"/>
    <w:rsid w:val="0065099D"/>
    <w:rsid w:val="00677396"/>
    <w:rsid w:val="00681884"/>
    <w:rsid w:val="00686B00"/>
    <w:rsid w:val="006C688A"/>
    <w:rsid w:val="006D53A4"/>
    <w:rsid w:val="006E77F9"/>
    <w:rsid w:val="00705EF8"/>
    <w:rsid w:val="00710DF0"/>
    <w:rsid w:val="00725F93"/>
    <w:rsid w:val="00733347"/>
    <w:rsid w:val="007425AD"/>
    <w:rsid w:val="00754A36"/>
    <w:rsid w:val="007565ED"/>
    <w:rsid w:val="007635CD"/>
    <w:rsid w:val="007667E7"/>
    <w:rsid w:val="00783A7A"/>
    <w:rsid w:val="00785D4E"/>
    <w:rsid w:val="007A77D4"/>
    <w:rsid w:val="007B2585"/>
    <w:rsid w:val="007B41E9"/>
    <w:rsid w:val="007C34DC"/>
    <w:rsid w:val="007D4E1E"/>
    <w:rsid w:val="007D5EE9"/>
    <w:rsid w:val="007F1AB1"/>
    <w:rsid w:val="007F6227"/>
    <w:rsid w:val="00802ADD"/>
    <w:rsid w:val="008046F3"/>
    <w:rsid w:val="00812AB7"/>
    <w:rsid w:val="0081797A"/>
    <w:rsid w:val="00824947"/>
    <w:rsid w:val="0086311B"/>
    <w:rsid w:val="008864C1"/>
    <w:rsid w:val="008D0085"/>
    <w:rsid w:val="008E7E68"/>
    <w:rsid w:val="009179C8"/>
    <w:rsid w:val="0092141F"/>
    <w:rsid w:val="00941839"/>
    <w:rsid w:val="0095724F"/>
    <w:rsid w:val="009764AB"/>
    <w:rsid w:val="009A0575"/>
    <w:rsid w:val="009A38C0"/>
    <w:rsid w:val="009B2302"/>
    <w:rsid w:val="009C0F97"/>
    <w:rsid w:val="009C3AE4"/>
    <w:rsid w:val="009E5179"/>
    <w:rsid w:val="009E677E"/>
    <w:rsid w:val="009F6F38"/>
    <w:rsid w:val="00A40F68"/>
    <w:rsid w:val="00A45E32"/>
    <w:rsid w:val="00A63F41"/>
    <w:rsid w:val="00A74AF3"/>
    <w:rsid w:val="00A84C4C"/>
    <w:rsid w:val="00AB623F"/>
    <w:rsid w:val="00AC6566"/>
    <w:rsid w:val="00AC78D1"/>
    <w:rsid w:val="00AE2F0E"/>
    <w:rsid w:val="00AF54E4"/>
    <w:rsid w:val="00AF5D35"/>
    <w:rsid w:val="00B0598D"/>
    <w:rsid w:val="00B3501E"/>
    <w:rsid w:val="00B367D8"/>
    <w:rsid w:val="00B542F0"/>
    <w:rsid w:val="00B5696E"/>
    <w:rsid w:val="00B6391A"/>
    <w:rsid w:val="00B649A5"/>
    <w:rsid w:val="00B83596"/>
    <w:rsid w:val="00B90BAD"/>
    <w:rsid w:val="00B94658"/>
    <w:rsid w:val="00B94B89"/>
    <w:rsid w:val="00BB5FC8"/>
    <w:rsid w:val="00BC0983"/>
    <w:rsid w:val="00BC2F79"/>
    <w:rsid w:val="00C014DE"/>
    <w:rsid w:val="00C31212"/>
    <w:rsid w:val="00C37EB2"/>
    <w:rsid w:val="00C46BCD"/>
    <w:rsid w:val="00C54167"/>
    <w:rsid w:val="00C60CFA"/>
    <w:rsid w:val="00C703D6"/>
    <w:rsid w:val="00C7498F"/>
    <w:rsid w:val="00CA7F63"/>
    <w:rsid w:val="00CB22D3"/>
    <w:rsid w:val="00CB66BC"/>
    <w:rsid w:val="00CC045F"/>
    <w:rsid w:val="00CE7415"/>
    <w:rsid w:val="00CE7C60"/>
    <w:rsid w:val="00CF731F"/>
    <w:rsid w:val="00D10E82"/>
    <w:rsid w:val="00D10F23"/>
    <w:rsid w:val="00D21A54"/>
    <w:rsid w:val="00D35823"/>
    <w:rsid w:val="00D37E3A"/>
    <w:rsid w:val="00D544C1"/>
    <w:rsid w:val="00D57E9A"/>
    <w:rsid w:val="00D61820"/>
    <w:rsid w:val="00D708CA"/>
    <w:rsid w:val="00D76609"/>
    <w:rsid w:val="00DD2008"/>
    <w:rsid w:val="00DD3E17"/>
    <w:rsid w:val="00DD555A"/>
    <w:rsid w:val="00DE66CA"/>
    <w:rsid w:val="00E129D2"/>
    <w:rsid w:val="00E1759F"/>
    <w:rsid w:val="00E24071"/>
    <w:rsid w:val="00E37D1A"/>
    <w:rsid w:val="00E42A7C"/>
    <w:rsid w:val="00E42AE9"/>
    <w:rsid w:val="00E44E95"/>
    <w:rsid w:val="00E454A0"/>
    <w:rsid w:val="00E57015"/>
    <w:rsid w:val="00E638ED"/>
    <w:rsid w:val="00E8273E"/>
    <w:rsid w:val="00E95343"/>
    <w:rsid w:val="00EC2966"/>
    <w:rsid w:val="00EE4252"/>
    <w:rsid w:val="00EE463E"/>
    <w:rsid w:val="00EF4088"/>
    <w:rsid w:val="00F03E01"/>
    <w:rsid w:val="00F13EDD"/>
    <w:rsid w:val="00F24B57"/>
    <w:rsid w:val="00F52A6B"/>
    <w:rsid w:val="00F665B4"/>
    <w:rsid w:val="00F74F6F"/>
    <w:rsid w:val="00F85DA7"/>
    <w:rsid w:val="00F9192E"/>
    <w:rsid w:val="00FA0820"/>
    <w:rsid w:val="00FA1087"/>
    <w:rsid w:val="00FA5B65"/>
    <w:rsid w:val="00FB2ACA"/>
    <w:rsid w:val="00FD1DA4"/>
    <w:rsid w:val="00FD7FAD"/>
    <w:rsid w:val="00FE3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C42F0B"/>
  <w15:docId w15:val="{D3407CE9-2847-4DD5-A05A-24A963054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80" w:after="80"/>
        <w:ind w:left="284" w:hanging="284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qFormat/>
    <w:rsid w:val="00B6391A"/>
    <w:rPr>
      <w:rFonts w:ascii="Helvetica" w:hAnsi="Helvetica" w:cs="Helvetica"/>
      <w:sz w:val="20"/>
      <w:szCs w:val="24"/>
    </w:rPr>
  </w:style>
  <w:style w:type="paragraph" w:styleId="Heading1">
    <w:name w:val="heading 1"/>
    <w:aliases w:val="Header 1"/>
    <w:basedOn w:val="Normal"/>
    <w:next w:val="Normal"/>
    <w:link w:val="Heading1Char"/>
    <w:uiPriority w:val="5"/>
    <w:qFormat/>
    <w:rsid w:val="004402C0"/>
    <w:pPr>
      <w:keepNext/>
      <w:keepLines/>
      <w:spacing w:after="240"/>
      <w:outlineLvl w:val="0"/>
    </w:pPr>
    <w:rPr>
      <w:rFonts w:ascii="Arial" w:eastAsiaTheme="majorEastAsia" w:hAnsi="Arial" w:cstheme="majorBidi"/>
      <w:b/>
      <w:sz w:val="32"/>
      <w:szCs w:val="32"/>
    </w:rPr>
  </w:style>
  <w:style w:type="paragraph" w:styleId="Heading2">
    <w:name w:val="heading 2"/>
    <w:aliases w:val="Reading text title"/>
    <w:basedOn w:val="Normal"/>
    <w:next w:val="readingtext"/>
    <w:link w:val="Heading2Char"/>
    <w:uiPriority w:val="7"/>
    <w:unhideWhenUsed/>
    <w:qFormat/>
    <w:rsid w:val="007635CD"/>
    <w:pPr>
      <w:keepNext/>
      <w:keepLines/>
      <w:pBdr>
        <w:top w:val="single" w:sz="8" w:space="6" w:color="auto"/>
        <w:left w:val="single" w:sz="8" w:space="6" w:color="auto"/>
        <w:bottom w:val="single" w:sz="8" w:space="6" w:color="auto"/>
        <w:right w:val="single" w:sz="8" w:space="6" w:color="auto"/>
      </w:pBdr>
      <w:shd w:val="clear" w:color="auto" w:fill="D9D9D9" w:themeFill="background1" w:themeFillShade="D9"/>
      <w:spacing w:before="240" w:after="120"/>
      <w:ind w:left="0" w:firstLine="0"/>
      <w:outlineLvl w:val="1"/>
    </w:pPr>
    <w:rPr>
      <w:rFonts w:ascii="Arial" w:eastAsiaTheme="majorEastAsia" w:hAnsi="Arial" w:cstheme="majorBidi"/>
      <w:b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0B3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0B3D"/>
  </w:style>
  <w:style w:type="paragraph" w:styleId="Footer">
    <w:name w:val="footer"/>
    <w:basedOn w:val="Normal"/>
    <w:link w:val="FooterChar"/>
    <w:uiPriority w:val="99"/>
    <w:unhideWhenUsed/>
    <w:qFormat/>
    <w:rsid w:val="00316B1C"/>
    <w:pPr>
      <w:tabs>
        <w:tab w:val="center" w:pos="4513"/>
        <w:tab w:val="right" w:pos="9026"/>
      </w:tabs>
      <w:spacing w:after="0"/>
    </w:pPr>
    <w:rPr>
      <w:rFonts w:asciiTheme="minorHAnsi" w:hAnsi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316B1C"/>
    <w:rPr>
      <w:rFonts w:cs="Helvetica"/>
      <w:sz w:val="20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4402C0"/>
    <w:pPr>
      <w:spacing w:after="0"/>
      <w:contextualSpacing/>
      <w:jc w:val="right"/>
    </w:pPr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2283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Testtitle">
    <w:name w:val="Test title"/>
    <w:basedOn w:val="Title"/>
    <w:link w:val="TesttitleChar"/>
    <w:uiPriority w:val="8"/>
    <w:rsid w:val="009764AB"/>
  </w:style>
  <w:style w:type="paragraph" w:customStyle="1" w:styleId="Sectionhead">
    <w:name w:val="Section head"/>
    <w:basedOn w:val="Heading1"/>
    <w:link w:val="SectionheadChar"/>
    <w:uiPriority w:val="9"/>
    <w:rsid w:val="00DD3E17"/>
    <w:pPr>
      <w:spacing w:after="120"/>
    </w:pPr>
    <w:rPr>
      <w:b w:val="0"/>
    </w:rPr>
  </w:style>
  <w:style w:type="character" w:customStyle="1" w:styleId="TesttitleChar">
    <w:name w:val="Test title Char"/>
    <w:basedOn w:val="TitleChar"/>
    <w:link w:val="Testtitle"/>
    <w:uiPriority w:val="8"/>
    <w:rsid w:val="00422283"/>
    <w:rPr>
      <w:rFonts w:ascii="Calibri" w:eastAsiaTheme="majorEastAsia" w:hAnsi="Calibri" w:cstheme="majorBidi"/>
      <w:caps/>
      <w:spacing w:val="-10"/>
      <w:kern w:val="28"/>
      <w:sz w:val="44"/>
      <w:szCs w:val="56"/>
    </w:rPr>
  </w:style>
  <w:style w:type="paragraph" w:customStyle="1" w:styleId="Rubric">
    <w:name w:val="Rubric"/>
    <w:basedOn w:val="Normal"/>
    <w:link w:val="RubricChar"/>
    <w:qFormat/>
    <w:rsid w:val="00D708CA"/>
    <w:pPr>
      <w:keepNext/>
      <w:spacing w:before="0"/>
    </w:pPr>
    <w:rPr>
      <w:b/>
      <w:bCs/>
      <w:sz w:val="22"/>
    </w:rPr>
  </w:style>
  <w:style w:type="character" w:customStyle="1" w:styleId="Heading1Char">
    <w:name w:val="Heading 1 Char"/>
    <w:aliases w:val="Header 1 Char"/>
    <w:basedOn w:val="DefaultParagraphFont"/>
    <w:link w:val="Heading1"/>
    <w:uiPriority w:val="5"/>
    <w:rsid w:val="00422283"/>
    <w:rPr>
      <w:rFonts w:ascii="Arial" w:eastAsiaTheme="majorEastAsia" w:hAnsi="Arial" w:cstheme="majorBidi"/>
      <w:b/>
      <w:sz w:val="32"/>
      <w:szCs w:val="32"/>
    </w:rPr>
  </w:style>
  <w:style w:type="character" w:customStyle="1" w:styleId="SectionheadChar">
    <w:name w:val="Section head Char"/>
    <w:basedOn w:val="Heading1Char"/>
    <w:link w:val="Sectionhead"/>
    <w:uiPriority w:val="9"/>
    <w:rsid w:val="000E148D"/>
    <w:rPr>
      <w:rFonts w:ascii="Arial" w:eastAsiaTheme="majorEastAsia" w:hAnsi="Arial" w:cstheme="majorBidi"/>
      <w:b w:val="0"/>
      <w:sz w:val="32"/>
      <w:szCs w:val="32"/>
    </w:rPr>
  </w:style>
  <w:style w:type="paragraph" w:customStyle="1" w:styleId="questions">
    <w:name w:val="questions"/>
    <w:basedOn w:val="Normal"/>
    <w:link w:val="questionsChar"/>
    <w:qFormat/>
    <w:rsid w:val="00D708CA"/>
  </w:style>
  <w:style w:type="character" w:customStyle="1" w:styleId="RubricChar">
    <w:name w:val="Rubric Char"/>
    <w:basedOn w:val="DefaultParagraphFont"/>
    <w:link w:val="Rubric"/>
    <w:rsid w:val="00D708CA"/>
    <w:rPr>
      <w:rFonts w:ascii="Helvetica" w:hAnsi="Helvetica" w:cs="Helvetica"/>
      <w:b/>
      <w:bCs/>
      <w:szCs w:val="24"/>
    </w:rPr>
  </w:style>
  <w:style w:type="paragraph" w:styleId="NoSpacing">
    <w:name w:val="No Spacing"/>
    <w:basedOn w:val="Normal"/>
    <w:uiPriority w:val="9"/>
    <w:rsid w:val="007D4E1E"/>
    <w:pPr>
      <w:spacing w:after="0"/>
    </w:pPr>
  </w:style>
  <w:style w:type="character" w:customStyle="1" w:styleId="questionsChar">
    <w:name w:val="questions Char"/>
    <w:basedOn w:val="DefaultParagraphFont"/>
    <w:link w:val="questions"/>
    <w:rsid w:val="000E148D"/>
    <w:rPr>
      <w:rFonts w:ascii="Helvetica" w:hAnsi="Helvetica" w:cs="Helvetica"/>
      <w:sz w:val="20"/>
      <w:szCs w:val="24"/>
    </w:rPr>
  </w:style>
  <w:style w:type="character" w:styleId="Strong">
    <w:name w:val="Strong"/>
    <w:uiPriority w:val="22"/>
    <w:rsid w:val="00E638ED"/>
  </w:style>
  <w:style w:type="paragraph" w:customStyle="1" w:styleId="Dialogue">
    <w:name w:val="Dialogue"/>
    <w:basedOn w:val="Normal"/>
    <w:link w:val="DialogueChar"/>
    <w:uiPriority w:val="3"/>
    <w:qFormat/>
    <w:rsid w:val="007D4E1E"/>
    <w:pPr>
      <w:ind w:left="709" w:hanging="709"/>
    </w:pPr>
  </w:style>
  <w:style w:type="paragraph" w:styleId="Quote">
    <w:name w:val="Quote"/>
    <w:aliases w:val="Example"/>
    <w:basedOn w:val="Normal"/>
    <w:next w:val="Normal"/>
    <w:link w:val="QuoteChar"/>
    <w:uiPriority w:val="4"/>
    <w:qFormat/>
    <w:rsid w:val="00D708CA"/>
    <w:rPr>
      <w:i/>
      <w:iCs/>
      <w:color w:val="404040" w:themeColor="text1" w:themeTint="BF"/>
      <w:u w:val="single"/>
    </w:rPr>
  </w:style>
  <w:style w:type="character" w:customStyle="1" w:styleId="DialogueChar">
    <w:name w:val="Dialogue Char"/>
    <w:basedOn w:val="DefaultParagraphFont"/>
    <w:link w:val="Dialogue"/>
    <w:uiPriority w:val="3"/>
    <w:rsid w:val="00B6391A"/>
    <w:rPr>
      <w:rFonts w:ascii="Helvetica" w:hAnsi="Helvetica" w:cs="Helvetica"/>
      <w:sz w:val="20"/>
      <w:szCs w:val="24"/>
    </w:rPr>
  </w:style>
  <w:style w:type="character" w:customStyle="1" w:styleId="QuoteChar">
    <w:name w:val="Quote Char"/>
    <w:aliases w:val="Example Char"/>
    <w:basedOn w:val="DefaultParagraphFont"/>
    <w:link w:val="Quote"/>
    <w:uiPriority w:val="4"/>
    <w:rsid w:val="00422283"/>
    <w:rPr>
      <w:rFonts w:ascii="Helvetica" w:hAnsi="Helvetica" w:cs="Helvetica"/>
      <w:i/>
      <w:iCs/>
      <w:color w:val="404040" w:themeColor="text1" w:themeTint="BF"/>
      <w:sz w:val="20"/>
      <w:szCs w:val="24"/>
      <w:u w:val="single"/>
    </w:rPr>
  </w:style>
  <w:style w:type="paragraph" w:styleId="Subtitle">
    <w:name w:val="Subtitle"/>
    <w:aliases w:val="Wordlist"/>
    <w:basedOn w:val="Normal"/>
    <w:next w:val="Normal"/>
    <w:link w:val="SubtitleChar"/>
    <w:uiPriority w:val="1"/>
    <w:qFormat/>
    <w:rsid w:val="007667E7"/>
    <w:pPr>
      <w:jc w:val="center"/>
    </w:pPr>
    <w:rPr>
      <w:b/>
      <w:sz w:val="18"/>
    </w:rPr>
  </w:style>
  <w:style w:type="character" w:customStyle="1" w:styleId="SubtitleChar">
    <w:name w:val="Subtitle Char"/>
    <w:aliases w:val="Wordlist Char"/>
    <w:basedOn w:val="DefaultParagraphFont"/>
    <w:link w:val="Subtitle"/>
    <w:uiPriority w:val="1"/>
    <w:rsid w:val="00422283"/>
    <w:rPr>
      <w:rFonts w:ascii="Helvetica" w:hAnsi="Helvetica" w:cs="Helvetica"/>
      <w:b/>
      <w:sz w:val="18"/>
      <w:szCs w:val="24"/>
    </w:rPr>
  </w:style>
  <w:style w:type="paragraph" w:customStyle="1" w:styleId="dialogue0">
    <w:name w:val="dialogue"/>
    <w:basedOn w:val="Normal"/>
    <w:link w:val="dialogueChar0"/>
    <w:uiPriority w:val="9"/>
    <w:rsid w:val="007667E7"/>
    <w:pPr>
      <w:ind w:left="993" w:hanging="993"/>
    </w:pPr>
  </w:style>
  <w:style w:type="character" w:styleId="SubtleEmphasis">
    <w:name w:val="Subtle Emphasis"/>
    <w:basedOn w:val="DefaultParagraphFont"/>
    <w:uiPriority w:val="4"/>
    <w:rsid w:val="009F6F38"/>
    <w:rPr>
      <w:i/>
      <w:iCs/>
      <w:color w:val="404040" w:themeColor="text1" w:themeTint="BF"/>
    </w:rPr>
  </w:style>
  <w:style w:type="character" w:customStyle="1" w:styleId="dialogueChar0">
    <w:name w:val="dialogue Char"/>
    <w:basedOn w:val="DefaultParagraphFont"/>
    <w:link w:val="dialogue0"/>
    <w:uiPriority w:val="9"/>
    <w:rsid w:val="000E148D"/>
    <w:rPr>
      <w:rFonts w:ascii="Helvetica" w:hAnsi="Helvetica" w:cs="Helvetica"/>
      <w:sz w:val="20"/>
      <w:szCs w:val="24"/>
    </w:rPr>
  </w:style>
  <w:style w:type="paragraph" w:customStyle="1" w:styleId="Matching">
    <w:name w:val="Matching"/>
    <w:basedOn w:val="questions"/>
    <w:link w:val="MatchingChar"/>
    <w:uiPriority w:val="3"/>
    <w:qFormat/>
    <w:rsid w:val="009F6F38"/>
    <w:pPr>
      <w:tabs>
        <w:tab w:val="left" w:pos="3686"/>
      </w:tabs>
    </w:pPr>
  </w:style>
  <w:style w:type="paragraph" w:customStyle="1" w:styleId="grade">
    <w:name w:val="grade"/>
    <w:basedOn w:val="Normal"/>
    <w:link w:val="gradeChar"/>
    <w:uiPriority w:val="9"/>
    <w:rsid w:val="009F6F38"/>
    <w:pPr>
      <w:jc w:val="right"/>
    </w:pPr>
    <w:rPr>
      <w:shd w:val="clear" w:color="auto" w:fill="D0CECE" w:themeFill="background2" w:themeFillShade="E6"/>
    </w:rPr>
  </w:style>
  <w:style w:type="character" w:customStyle="1" w:styleId="MatchingChar">
    <w:name w:val="Matching Char"/>
    <w:basedOn w:val="questionsChar"/>
    <w:link w:val="Matching"/>
    <w:uiPriority w:val="3"/>
    <w:rsid w:val="00B6391A"/>
    <w:rPr>
      <w:rFonts w:ascii="Helvetica" w:hAnsi="Helvetica" w:cs="Helvetica"/>
      <w:sz w:val="20"/>
      <w:szCs w:val="24"/>
    </w:rPr>
  </w:style>
  <w:style w:type="character" w:styleId="PlaceholderText">
    <w:name w:val="Placeholder Text"/>
    <w:basedOn w:val="DefaultParagraphFont"/>
    <w:uiPriority w:val="99"/>
    <w:semiHidden/>
    <w:rsid w:val="007B2585"/>
    <w:rPr>
      <w:color w:val="808080"/>
    </w:rPr>
  </w:style>
  <w:style w:type="character" w:customStyle="1" w:styleId="gradeChar">
    <w:name w:val="grade Char"/>
    <w:basedOn w:val="DefaultParagraphFont"/>
    <w:link w:val="grade"/>
    <w:uiPriority w:val="9"/>
    <w:rsid w:val="000E148D"/>
    <w:rPr>
      <w:rFonts w:ascii="Helvetica" w:hAnsi="Helvetica" w:cs="Helvetica"/>
      <w:sz w:val="20"/>
      <w:szCs w:val="24"/>
    </w:rPr>
  </w:style>
  <w:style w:type="paragraph" w:customStyle="1" w:styleId="footerphotcopiable">
    <w:name w:val="footer photcopiable"/>
    <w:basedOn w:val="Footer"/>
    <w:link w:val="footerphotcopiableChar"/>
    <w:uiPriority w:val="9"/>
    <w:qFormat/>
    <w:rsid w:val="00316B1C"/>
    <w:rPr>
      <w:b/>
      <w:color w:val="FFFFFF" w:themeColor="background1"/>
      <w:shd w:val="clear" w:color="auto" w:fill="000000" w:themeFill="text1"/>
    </w:rPr>
  </w:style>
  <w:style w:type="paragraph" w:customStyle="1" w:styleId="Option">
    <w:name w:val="Option"/>
    <w:basedOn w:val="Normal"/>
    <w:link w:val="OptionChar"/>
    <w:uiPriority w:val="3"/>
    <w:qFormat/>
    <w:rsid w:val="00B90BAD"/>
    <w:pPr>
      <w:ind w:left="0" w:firstLine="0"/>
    </w:pPr>
    <w:rPr>
      <w:i/>
    </w:rPr>
  </w:style>
  <w:style w:type="character" w:customStyle="1" w:styleId="footerphotcopiableChar">
    <w:name w:val="footer photcopiable Char"/>
    <w:basedOn w:val="FooterChar"/>
    <w:link w:val="footerphotcopiable"/>
    <w:uiPriority w:val="9"/>
    <w:rsid w:val="00422283"/>
    <w:rPr>
      <w:rFonts w:cs="Helvetica"/>
      <w:b/>
      <w:color w:val="FFFFFF" w:themeColor="background1"/>
      <w:sz w:val="20"/>
      <w:szCs w:val="24"/>
    </w:rPr>
  </w:style>
  <w:style w:type="character" w:customStyle="1" w:styleId="Heading2Char">
    <w:name w:val="Heading 2 Char"/>
    <w:aliases w:val="Reading text title Char"/>
    <w:basedOn w:val="DefaultParagraphFont"/>
    <w:link w:val="Heading2"/>
    <w:uiPriority w:val="7"/>
    <w:rsid w:val="007635CD"/>
    <w:rPr>
      <w:rFonts w:ascii="Arial" w:eastAsiaTheme="majorEastAsia" w:hAnsi="Arial" w:cstheme="majorBidi"/>
      <w:b/>
      <w:sz w:val="32"/>
      <w:szCs w:val="26"/>
      <w:shd w:val="clear" w:color="auto" w:fill="D9D9D9" w:themeFill="background1" w:themeFillShade="D9"/>
    </w:rPr>
  </w:style>
  <w:style w:type="character" w:customStyle="1" w:styleId="OptionChar">
    <w:name w:val="Option Char"/>
    <w:basedOn w:val="DefaultParagraphFont"/>
    <w:link w:val="Option"/>
    <w:uiPriority w:val="3"/>
    <w:rsid w:val="00B6391A"/>
    <w:rPr>
      <w:rFonts w:ascii="Helvetica" w:hAnsi="Helvetica" w:cs="Helvetica"/>
      <w:i/>
      <w:sz w:val="20"/>
      <w:szCs w:val="24"/>
    </w:rPr>
  </w:style>
  <w:style w:type="paragraph" w:customStyle="1" w:styleId="readingtext">
    <w:name w:val="reading text"/>
    <w:basedOn w:val="Heading2"/>
    <w:link w:val="readingtextChar"/>
    <w:uiPriority w:val="7"/>
    <w:qFormat/>
    <w:rsid w:val="007635CD"/>
    <w:pPr>
      <w:spacing w:before="80"/>
    </w:pPr>
    <w:rPr>
      <w:rFonts w:asciiTheme="minorHAnsi" w:hAnsiTheme="minorHAnsi"/>
      <w:b w:val="0"/>
      <w:sz w:val="20"/>
    </w:rPr>
  </w:style>
  <w:style w:type="paragraph" w:customStyle="1" w:styleId="Noindent">
    <w:name w:val="No indent"/>
    <w:basedOn w:val="Normal"/>
    <w:link w:val="NoindentChar"/>
    <w:uiPriority w:val="3"/>
    <w:qFormat/>
    <w:rsid w:val="00122040"/>
    <w:pPr>
      <w:tabs>
        <w:tab w:val="left" w:pos="0"/>
      </w:tabs>
    </w:pPr>
  </w:style>
  <w:style w:type="character" w:customStyle="1" w:styleId="readingtextChar">
    <w:name w:val="reading text Char"/>
    <w:basedOn w:val="Heading2Char"/>
    <w:link w:val="readingtext"/>
    <w:uiPriority w:val="7"/>
    <w:rsid w:val="007635CD"/>
    <w:rPr>
      <w:rFonts w:ascii="Arial" w:eastAsiaTheme="majorEastAsia" w:hAnsi="Arial" w:cstheme="majorBidi"/>
      <w:b w:val="0"/>
      <w:sz w:val="20"/>
      <w:szCs w:val="26"/>
      <w:shd w:val="clear" w:color="auto" w:fill="D9D9D9" w:themeFill="background1" w:themeFillShade="D9"/>
    </w:rPr>
  </w:style>
  <w:style w:type="character" w:customStyle="1" w:styleId="NoindentChar">
    <w:name w:val="No indent Char"/>
    <w:basedOn w:val="DefaultParagraphFont"/>
    <w:link w:val="Noindent"/>
    <w:uiPriority w:val="3"/>
    <w:rsid w:val="00B6391A"/>
    <w:rPr>
      <w:rFonts w:ascii="Helvetica" w:hAnsi="Helvetica" w:cs="Helvetica"/>
      <w:sz w:val="20"/>
      <w:szCs w:val="24"/>
    </w:rPr>
  </w:style>
  <w:style w:type="paragraph" w:styleId="ListParagraph">
    <w:name w:val="List Paragraph"/>
    <w:basedOn w:val="Normal"/>
    <w:uiPriority w:val="34"/>
    <w:rsid w:val="00CE7C60"/>
    <w:pPr>
      <w:spacing w:before="0"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s-E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085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085C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085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F085C"/>
    <w:rPr>
      <w:rFonts w:ascii="Helvetica" w:hAnsi="Helvetica" w:cs="Helvetic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085C"/>
    <w:pPr>
      <w:spacing w:before="0" w:after="160"/>
    </w:pPr>
    <w:rPr>
      <w:rFonts w:asciiTheme="minorHAnsi" w:hAnsiTheme="minorHAnsi" w:cstheme="minorBidi"/>
      <w:b/>
      <w:bCs/>
      <w:lang w:val="es-E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085C"/>
    <w:rPr>
      <w:rFonts w:ascii="Helvetica" w:hAnsi="Helvetica" w:cs="Helvetica"/>
      <w:b/>
      <w:bCs/>
      <w:sz w:val="20"/>
      <w:szCs w:val="20"/>
      <w:lang w:val="es-ES"/>
    </w:rPr>
  </w:style>
  <w:style w:type="paragraph" w:customStyle="1" w:styleId="Course">
    <w:name w:val="Course"/>
    <w:basedOn w:val="Title"/>
    <w:link w:val="CourseChar"/>
    <w:qFormat/>
    <w:rsid w:val="00316B1C"/>
    <w:pPr>
      <w:jc w:val="left"/>
    </w:pPr>
    <w:rPr>
      <w:rFonts w:ascii="Verdana" w:hAnsi="Verdana"/>
      <w:b/>
      <w:sz w:val="112"/>
    </w:rPr>
  </w:style>
  <w:style w:type="character" w:customStyle="1" w:styleId="CourseChar">
    <w:name w:val="Course Char"/>
    <w:basedOn w:val="TitleChar"/>
    <w:link w:val="Course"/>
    <w:rsid w:val="00422283"/>
    <w:rPr>
      <w:rFonts w:ascii="Verdana" w:eastAsiaTheme="majorEastAsia" w:hAnsi="Verdana" w:cstheme="majorBidi"/>
      <w:b/>
      <w:caps/>
      <w:spacing w:val="-10"/>
      <w:kern w:val="28"/>
      <w:sz w:val="112"/>
      <w:szCs w:val="56"/>
    </w:rPr>
  </w:style>
  <w:style w:type="table" w:styleId="TableGrid">
    <w:name w:val="Table Grid"/>
    <w:basedOn w:val="TableNormal"/>
    <w:uiPriority w:val="39"/>
    <w:rsid w:val="0057318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x">
    <w:name w:val="text box"/>
    <w:basedOn w:val="Normal"/>
    <w:link w:val="textboxChar"/>
    <w:qFormat/>
    <w:rsid w:val="0065099D"/>
  </w:style>
  <w:style w:type="paragraph" w:customStyle="1" w:styleId="checkbox">
    <w:name w:val="checkbox"/>
    <w:basedOn w:val="Normal"/>
    <w:link w:val="checkboxChar"/>
    <w:uiPriority w:val="9"/>
    <w:rsid w:val="000247D2"/>
    <w:pPr>
      <w:tabs>
        <w:tab w:val="left" w:pos="3686"/>
      </w:tabs>
    </w:pPr>
    <w:rPr>
      <w:color w:val="FFFFFF" w:themeColor="background1"/>
      <w:bdr w:val="single" w:sz="8" w:space="0" w:color="auto"/>
    </w:rPr>
  </w:style>
  <w:style w:type="character" w:customStyle="1" w:styleId="textboxChar">
    <w:name w:val="text box Char"/>
    <w:basedOn w:val="DefaultParagraphFont"/>
    <w:link w:val="textbox"/>
    <w:rsid w:val="000E148D"/>
    <w:rPr>
      <w:rFonts w:ascii="Helvetica" w:hAnsi="Helvetica" w:cs="Helvetica"/>
      <w:sz w:val="20"/>
      <w:szCs w:val="24"/>
    </w:rPr>
  </w:style>
  <w:style w:type="character" w:customStyle="1" w:styleId="checkboxChar">
    <w:name w:val="checkbox Char"/>
    <w:basedOn w:val="DefaultParagraphFont"/>
    <w:link w:val="checkbox"/>
    <w:uiPriority w:val="9"/>
    <w:rsid w:val="000E148D"/>
    <w:rPr>
      <w:rFonts w:ascii="Helvetica" w:hAnsi="Helvetica" w:cs="Helvetica"/>
      <w:color w:val="FFFFFF" w:themeColor="background1"/>
      <w:sz w:val="20"/>
      <w:szCs w:val="24"/>
      <w:bdr w:val="single" w:sz="8" w:space="0" w:color="auto"/>
    </w:rPr>
  </w:style>
  <w:style w:type="paragraph" w:customStyle="1" w:styleId="Header2">
    <w:name w:val="Header 2"/>
    <w:basedOn w:val="Heading1"/>
    <w:link w:val="Header2Char"/>
    <w:uiPriority w:val="6"/>
    <w:qFormat/>
    <w:rsid w:val="004402C0"/>
    <w:pPr>
      <w:tabs>
        <w:tab w:val="left" w:pos="360"/>
      </w:tabs>
      <w:spacing w:before="0"/>
    </w:pPr>
    <w:rPr>
      <w:noProof/>
      <w:sz w:val="28"/>
      <w:lang w:eastAsia="en-GB"/>
    </w:rPr>
  </w:style>
  <w:style w:type="character" w:customStyle="1" w:styleId="Header2Char">
    <w:name w:val="Header 2 Char"/>
    <w:basedOn w:val="Heading1Char"/>
    <w:link w:val="Header2"/>
    <w:uiPriority w:val="6"/>
    <w:rsid w:val="00422283"/>
    <w:rPr>
      <w:rFonts w:ascii="Arial" w:eastAsiaTheme="majorEastAsia" w:hAnsi="Arial" w:cstheme="majorBidi"/>
      <w:b/>
      <w:noProof/>
      <w:sz w:val="28"/>
      <w:szCs w:val="32"/>
      <w:lang w:eastAsia="en-GB"/>
    </w:rPr>
  </w:style>
  <w:style w:type="paragraph" w:customStyle="1" w:styleId="Example">
    <w:name w:val="Example:"/>
    <w:basedOn w:val="Rubric"/>
    <w:link w:val="ExampleChar"/>
    <w:uiPriority w:val="3"/>
    <w:rsid w:val="004D333C"/>
    <w:pPr>
      <w:spacing w:after="160"/>
    </w:pPr>
    <w:rPr>
      <w:sz w:val="18"/>
    </w:rPr>
  </w:style>
  <w:style w:type="character" w:customStyle="1" w:styleId="ExampleChar">
    <w:name w:val="Example: Char"/>
    <w:basedOn w:val="RubricChar"/>
    <w:link w:val="Example"/>
    <w:uiPriority w:val="3"/>
    <w:rsid w:val="00422283"/>
    <w:rPr>
      <w:rFonts w:ascii="Helvetica" w:hAnsi="Helvetica" w:cs="Helvetica"/>
      <w:b/>
      <w:bCs/>
      <w:sz w:val="18"/>
      <w:szCs w:val="24"/>
    </w:rPr>
  </w:style>
  <w:style w:type="paragraph" w:customStyle="1" w:styleId="FooterBold">
    <w:name w:val="Footer Bold"/>
    <w:basedOn w:val="Footer"/>
    <w:link w:val="FooterBoldChar"/>
    <w:uiPriority w:val="44"/>
    <w:qFormat/>
    <w:rsid w:val="007635CD"/>
    <w:pPr>
      <w:spacing w:before="0"/>
      <w:ind w:left="0" w:firstLine="0"/>
    </w:pPr>
    <w:rPr>
      <w:b/>
      <w:i/>
    </w:rPr>
  </w:style>
  <w:style w:type="character" w:customStyle="1" w:styleId="FooterBoldChar">
    <w:name w:val="Footer Bold Char"/>
    <w:basedOn w:val="FooterChar"/>
    <w:link w:val="FooterBold"/>
    <w:uiPriority w:val="44"/>
    <w:rsid w:val="007635CD"/>
    <w:rPr>
      <w:rFonts w:cs="Helvetica"/>
      <w:b/>
      <w:i/>
      <w:sz w:val="20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A7F63"/>
    <w:rPr>
      <w:sz w:val="16"/>
      <w:szCs w:val="16"/>
    </w:rPr>
  </w:style>
  <w:style w:type="paragraph" w:styleId="Revision">
    <w:name w:val="Revision"/>
    <w:hidden/>
    <w:uiPriority w:val="99"/>
    <w:semiHidden/>
    <w:rsid w:val="00725F93"/>
    <w:pPr>
      <w:spacing w:before="0" w:after="0"/>
      <w:ind w:left="0" w:firstLine="0"/>
    </w:pPr>
    <w:rPr>
      <w:rFonts w:ascii="Helvetica" w:hAnsi="Helvetica" w:cs="Helvetica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benn\Cambridge%20University%20Press\Think%20family%202nd%20edition,%20Gates%200-2%20-%20Documents_INTERNAL%20ONLY\09%20Content%20development\08%20Teacher's%20Resources\07%20briefs\Templates%20and%20examples\Think%20Test%20Template%20-%20double%20column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E85637F306434E86AEAF48A519D156" ma:contentTypeVersion="16" ma:contentTypeDescription="Create a new document." ma:contentTypeScope="" ma:versionID="5ad5928b8f8537129b0e6debd7df39d6">
  <xsd:schema xmlns:xsd="http://www.w3.org/2001/XMLSchema" xmlns:xs="http://www.w3.org/2001/XMLSchema" xmlns:p="http://schemas.microsoft.com/office/2006/metadata/properties" xmlns:ns2="fdcd794e-b614-42e8-8b2f-9e4d0d0b5b0c" xmlns:ns3="3fae9748-acd5-4537-81b6-287af125ead3" targetNamespace="http://schemas.microsoft.com/office/2006/metadata/properties" ma:root="true" ma:fieldsID="9ba79ae5389cc4255a1723671fa251fe" ns2:_="" ns3:_="">
    <xsd:import namespace="fdcd794e-b614-42e8-8b2f-9e4d0d0b5b0c"/>
    <xsd:import namespace="3fae9748-acd5-4537-81b6-287af125ead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cd794e-b614-42e8-8b2f-9e4d0d0b5b0c" elementFormDefault="qualified">
    <xsd:import namespace="http://schemas.microsoft.com/office/2006/documentManagement/types"/>
    <xsd:import namespace="http://schemas.microsoft.com/office/infopath/2007/PartnerControls"/>
    <xsd:element name="SharedWithUsers" ma:index="4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ae9748-acd5-4537-81b6-287af125e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8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9" nillable="true" ma:displayName="Tags" ma:internalName="MediaServiceAutoTags" ma:readOnly="true">
      <xsd:simpleType>
        <xsd:restriction base="dms:Text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LengthInSeconds" ma:index="14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AAFF42-D75E-497E-817C-A5D1ABBD90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0EFE07-8155-4A6A-8DE1-613B65E6F0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4D680D-1064-493C-9310-84BA5819D86A}"/>
</file>

<file path=customXml/itemProps4.xml><?xml version="1.0" encoding="utf-8"?>
<ds:datastoreItem xmlns:ds="http://schemas.openxmlformats.org/officeDocument/2006/customXml" ds:itemID="{95F40CAE-20E0-4465-BBB9-6A3B95E5481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C:\Users\mbenn\Cambridge University Press\Think family 2nd edition, Gates 0-2 - Documents_INTERNAL ONLY\09 Content development\08 Teacher's Resources\07 briefs\Templates and examples\Think Test Template - double column.dotm</Template>
  <TotalTime>1</TotalTime>
  <Pages>3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Test 4 Basic</vt:lpstr>
    </vt:vector>
  </TitlesOfParts>
  <Company>Cambridge University Press</Company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Test 4 Basic</dc:title>
  <dc:subject>Level 1</dc:subject>
  <dc:creator>Mark Benn</dc:creator>
  <cp:keywords/>
  <dc:description/>
  <cp:lastModifiedBy>Liz Nelson</cp:lastModifiedBy>
  <cp:revision>2</cp:revision>
  <dcterms:created xsi:type="dcterms:W3CDTF">2021-09-16T09:16:00Z</dcterms:created>
  <dcterms:modified xsi:type="dcterms:W3CDTF">2021-09-16T09:16:00Z</dcterms:modified>
  <cp:category>AMERICAN THINK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0x010100FEE85637F306434E86AEAF48A519D156</vt:lpwstr>
  </property>
</Properties>
</file>